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0601C" w14:textId="77777777" w:rsidR="00962302" w:rsidRPr="000F5EAC" w:rsidRDefault="00962302" w:rsidP="00D53948">
      <w:pPr>
        <w:rPr>
          <w:b/>
          <w:color w:val="000080"/>
          <w:sz w:val="32"/>
          <w:szCs w:val="32"/>
        </w:rPr>
      </w:pPr>
    </w:p>
    <w:p w14:paraId="49F3C845" w14:textId="77777777" w:rsidR="00962302" w:rsidRPr="000F5EAC" w:rsidRDefault="00962302" w:rsidP="00962302">
      <w:pPr>
        <w:ind w:firstLine="708"/>
        <w:jc w:val="center"/>
        <w:rPr>
          <w:b/>
          <w:color w:val="000080"/>
          <w:sz w:val="32"/>
          <w:szCs w:val="32"/>
        </w:rPr>
      </w:pPr>
      <w:r w:rsidRPr="000F5EAC">
        <w:rPr>
          <w:b/>
          <w:color w:val="000080"/>
          <w:sz w:val="32"/>
          <w:szCs w:val="32"/>
        </w:rPr>
        <w:t>MINISTÉRIO DA INTEGRAÇÃO</w:t>
      </w:r>
      <w:r w:rsidR="001847E9">
        <w:rPr>
          <w:b/>
          <w:color w:val="000080"/>
          <w:sz w:val="32"/>
          <w:szCs w:val="32"/>
        </w:rPr>
        <w:t> </w:t>
      </w:r>
      <w:r w:rsidRPr="000F5EAC">
        <w:rPr>
          <w:b/>
          <w:color w:val="000080"/>
          <w:sz w:val="32"/>
          <w:szCs w:val="32"/>
        </w:rPr>
        <w:t>NACIONAL</w:t>
      </w:r>
    </w:p>
    <w:p w14:paraId="2856DE74" w14:textId="77777777" w:rsidR="00962302" w:rsidRPr="000F5EAC" w:rsidRDefault="00962302" w:rsidP="00962302">
      <w:pPr>
        <w:jc w:val="center"/>
        <w:rPr>
          <w:b/>
          <w:color w:val="000080"/>
          <w:sz w:val="32"/>
          <w:szCs w:val="32"/>
        </w:rPr>
      </w:pPr>
      <w:r w:rsidRPr="000F5EAC">
        <w:rPr>
          <w:b/>
          <w:color w:val="000080"/>
          <w:sz w:val="32"/>
          <w:szCs w:val="32"/>
        </w:rPr>
        <w:t>CODEVASF</w:t>
      </w:r>
    </w:p>
    <w:p w14:paraId="27A0C463" w14:textId="77777777" w:rsidR="00962302" w:rsidRPr="000F5EAC" w:rsidRDefault="00962302" w:rsidP="00962302"/>
    <w:p w14:paraId="5D9ABEF0" w14:textId="77777777" w:rsidR="00962302" w:rsidRPr="000F5EAC" w:rsidRDefault="00962302" w:rsidP="00962302"/>
    <w:p w14:paraId="149BE724" w14:textId="77777777" w:rsidR="00962302" w:rsidRPr="000F5EAC" w:rsidRDefault="00962302" w:rsidP="00962302"/>
    <w:p w14:paraId="3BFEFD69" w14:textId="77777777" w:rsidR="00962302" w:rsidRPr="000F5EAC" w:rsidRDefault="00962302" w:rsidP="00962302"/>
    <w:p w14:paraId="404C7ADD" w14:textId="77777777" w:rsidR="00962302" w:rsidRPr="00485B4C" w:rsidRDefault="00D70D68" w:rsidP="00485B4C">
      <w:pPr>
        <w:rPr>
          <w:b/>
          <w:bCs/>
          <w:color w:val="000080"/>
          <w:sz w:val="28"/>
        </w:rPr>
      </w:pPr>
      <w:r w:rsidRPr="00485B4C">
        <w:rPr>
          <w:b/>
          <w:bCs/>
          <w:color w:val="000080"/>
          <w:sz w:val="28"/>
        </w:rPr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</w:p>
    <w:p w14:paraId="51124255" w14:textId="77777777" w:rsidR="00962302" w:rsidRDefault="00962302" w:rsidP="00485B4C">
      <w:pPr>
        <w:jc w:val="center"/>
        <w:rPr>
          <w:b/>
          <w:bCs/>
          <w:color w:val="000080"/>
          <w:sz w:val="28"/>
        </w:rPr>
      </w:pPr>
    </w:p>
    <w:p w14:paraId="44878CBF" w14:textId="77777777" w:rsidR="00485B4C" w:rsidRDefault="00485B4C" w:rsidP="00485B4C">
      <w:pPr>
        <w:jc w:val="center"/>
        <w:rPr>
          <w:b/>
          <w:bCs/>
          <w:color w:val="000080"/>
          <w:sz w:val="28"/>
        </w:rPr>
      </w:pPr>
    </w:p>
    <w:p w14:paraId="1F2F5B5F" w14:textId="77777777" w:rsidR="00485B4C" w:rsidRPr="00485B4C" w:rsidRDefault="00485B4C" w:rsidP="00485B4C">
      <w:pPr>
        <w:jc w:val="center"/>
        <w:rPr>
          <w:b/>
          <w:bCs/>
          <w:color w:val="000080"/>
          <w:sz w:val="28"/>
        </w:rPr>
      </w:pPr>
    </w:p>
    <w:p w14:paraId="76D11922" w14:textId="77777777" w:rsidR="00211C9E" w:rsidRPr="00485B4C" w:rsidRDefault="00211C9E" w:rsidP="00485B4C">
      <w:pPr>
        <w:jc w:val="center"/>
        <w:rPr>
          <w:b/>
          <w:bCs/>
          <w:color w:val="000080"/>
          <w:sz w:val="28"/>
        </w:rPr>
      </w:pPr>
    </w:p>
    <w:p w14:paraId="4EBE3472" w14:textId="77777777" w:rsidR="00485B4C" w:rsidRDefault="00485B4C" w:rsidP="00D70D68">
      <w:pPr>
        <w:jc w:val="center"/>
        <w:rPr>
          <w:b/>
          <w:bCs/>
          <w:color w:val="000080"/>
          <w:sz w:val="28"/>
        </w:rPr>
      </w:pPr>
    </w:p>
    <w:p w14:paraId="71EEE66F" w14:textId="77777777" w:rsidR="00777524" w:rsidRDefault="00777524" w:rsidP="00D70D68">
      <w:pPr>
        <w:jc w:val="center"/>
        <w:rPr>
          <w:b/>
          <w:bCs/>
          <w:color w:val="000080"/>
          <w:sz w:val="28"/>
        </w:rPr>
      </w:pPr>
    </w:p>
    <w:p w14:paraId="750B152D" w14:textId="77777777" w:rsidR="00485B4C" w:rsidRPr="00796385" w:rsidRDefault="00485B4C" w:rsidP="00D70D68">
      <w:pPr>
        <w:jc w:val="center"/>
        <w:rPr>
          <w:b/>
          <w:bCs/>
          <w:color w:val="000080"/>
          <w:sz w:val="28"/>
        </w:rPr>
      </w:pPr>
    </w:p>
    <w:p w14:paraId="45384C12" w14:textId="68B4553E" w:rsidR="001839E8" w:rsidRPr="00796385" w:rsidRDefault="00C21799" w:rsidP="001839E8">
      <w:pPr>
        <w:jc w:val="center"/>
        <w:rPr>
          <w:rFonts w:cs="Arial"/>
          <w:b/>
          <w:color w:val="000080"/>
          <w:sz w:val="32"/>
          <w:szCs w:val="32"/>
        </w:rPr>
      </w:pPr>
      <w:r>
        <w:rPr>
          <w:rFonts w:cs="Arial"/>
          <w:b/>
          <w:color w:val="000080"/>
          <w:sz w:val="32"/>
          <w:szCs w:val="32"/>
        </w:rPr>
        <w:t xml:space="preserve">ETAPA </w:t>
      </w:r>
      <w:r w:rsidR="003B3AF5">
        <w:rPr>
          <w:rFonts w:cs="Arial"/>
          <w:b/>
          <w:color w:val="000080"/>
          <w:sz w:val="32"/>
          <w:szCs w:val="32"/>
        </w:rPr>
        <w:t>02</w:t>
      </w:r>
      <w:r>
        <w:rPr>
          <w:rFonts w:cs="Arial"/>
          <w:b/>
          <w:color w:val="000080"/>
          <w:sz w:val="32"/>
          <w:szCs w:val="32"/>
        </w:rPr>
        <w:t xml:space="preserve"> – </w:t>
      </w:r>
      <w:r w:rsidR="003B3AF5">
        <w:rPr>
          <w:rFonts w:cs="Arial"/>
          <w:b/>
          <w:color w:val="000080"/>
          <w:sz w:val="32"/>
          <w:szCs w:val="32"/>
        </w:rPr>
        <w:t>Projeto Básico</w:t>
      </w:r>
      <w:r w:rsidR="00B759CC">
        <w:rPr>
          <w:rFonts w:cs="Arial"/>
          <w:b/>
          <w:color w:val="000080"/>
          <w:sz w:val="32"/>
          <w:szCs w:val="32"/>
        </w:rPr>
        <w:t xml:space="preserve"> de Engenharia</w:t>
      </w:r>
    </w:p>
    <w:p w14:paraId="1BCB1799" w14:textId="0498301E" w:rsidR="0063215C" w:rsidRPr="00C45111" w:rsidRDefault="00A3784F" w:rsidP="000755CF">
      <w:pPr>
        <w:jc w:val="center"/>
        <w:rPr>
          <w:rFonts w:cs="Arial"/>
          <w:b/>
          <w:color w:val="000080"/>
          <w:sz w:val="32"/>
          <w:szCs w:val="32"/>
        </w:rPr>
      </w:pPr>
      <w:r w:rsidRPr="00C45111">
        <w:rPr>
          <w:rFonts w:cs="Arial"/>
          <w:b/>
          <w:color w:val="000080"/>
          <w:sz w:val="32"/>
          <w:szCs w:val="32"/>
        </w:rPr>
        <w:t>V</w:t>
      </w:r>
      <w:r w:rsidR="00570977" w:rsidRPr="00C45111">
        <w:rPr>
          <w:rFonts w:cs="Arial"/>
          <w:b/>
          <w:color w:val="000080"/>
          <w:sz w:val="32"/>
          <w:szCs w:val="32"/>
        </w:rPr>
        <w:t>OLUME</w:t>
      </w:r>
      <w:r w:rsidR="00FA3324">
        <w:rPr>
          <w:rFonts w:cs="Arial"/>
          <w:b/>
          <w:color w:val="000080"/>
          <w:sz w:val="32"/>
          <w:szCs w:val="32"/>
        </w:rPr>
        <w:t xml:space="preserve"> </w:t>
      </w:r>
      <w:r w:rsidR="003B3AF5">
        <w:rPr>
          <w:rFonts w:cs="Arial"/>
          <w:b/>
          <w:color w:val="000080"/>
          <w:sz w:val="32"/>
          <w:szCs w:val="32"/>
        </w:rPr>
        <w:t>0</w:t>
      </w:r>
      <w:r w:rsidR="00B759CC">
        <w:rPr>
          <w:rFonts w:cs="Arial"/>
          <w:b/>
          <w:color w:val="000080"/>
          <w:sz w:val="32"/>
          <w:szCs w:val="32"/>
        </w:rPr>
        <w:t>5</w:t>
      </w:r>
      <w:r w:rsidR="00FA3324">
        <w:rPr>
          <w:rFonts w:cs="Arial"/>
          <w:b/>
          <w:color w:val="000080"/>
          <w:sz w:val="32"/>
          <w:szCs w:val="32"/>
        </w:rPr>
        <w:t xml:space="preserve"> </w:t>
      </w:r>
      <w:r w:rsidR="001839E8" w:rsidRPr="00C45111">
        <w:rPr>
          <w:rFonts w:cs="Arial"/>
          <w:b/>
          <w:color w:val="000080"/>
          <w:sz w:val="32"/>
          <w:szCs w:val="32"/>
        </w:rPr>
        <w:t>–</w:t>
      </w:r>
      <w:r w:rsidR="00C21799" w:rsidRPr="00C45111">
        <w:rPr>
          <w:rFonts w:cs="Arial"/>
          <w:b/>
          <w:color w:val="000080"/>
          <w:sz w:val="32"/>
          <w:szCs w:val="32"/>
        </w:rPr>
        <w:t xml:space="preserve"> </w:t>
      </w:r>
      <w:r w:rsidR="00BC4F02" w:rsidRPr="00BC4F02">
        <w:rPr>
          <w:rFonts w:cs="Arial"/>
          <w:b/>
          <w:color w:val="000080"/>
          <w:sz w:val="32"/>
          <w:szCs w:val="32"/>
        </w:rPr>
        <w:t>RELAÇÃO DE MATERIAIS, RELAÇÃO DE SERVIÇOS E ORÇAMENTOS</w:t>
      </w:r>
    </w:p>
    <w:p w14:paraId="5954FFE1" w14:textId="77777777" w:rsidR="00962302" w:rsidRPr="00AD33DB" w:rsidRDefault="00017D0D" w:rsidP="000755CF">
      <w:pPr>
        <w:jc w:val="center"/>
        <w:rPr>
          <w:b/>
          <w:bCs/>
          <w:color w:val="000080"/>
          <w:sz w:val="32"/>
        </w:rPr>
      </w:pPr>
      <w:r>
        <w:rPr>
          <w:b/>
          <w:bCs/>
          <w:color w:val="000080"/>
          <w:sz w:val="32"/>
        </w:rPr>
        <w:t>RIO DO PIRES</w:t>
      </w:r>
      <w:r w:rsidR="00796385" w:rsidRPr="00AD33DB">
        <w:rPr>
          <w:b/>
          <w:bCs/>
          <w:color w:val="000080"/>
          <w:sz w:val="32"/>
        </w:rPr>
        <w:t>-BA</w:t>
      </w:r>
    </w:p>
    <w:p w14:paraId="2CE93687" w14:textId="77777777" w:rsidR="00962302" w:rsidRPr="000F5EAC" w:rsidRDefault="00962302" w:rsidP="00962302"/>
    <w:p w14:paraId="09DDA014" w14:textId="77777777" w:rsidR="00962302" w:rsidRPr="000F5EAC" w:rsidRDefault="00962302" w:rsidP="00962302"/>
    <w:p w14:paraId="1652DA3D" w14:textId="4404B670" w:rsidR="00962302" w:rsidRPr="000F5EAC" w:rsidRDefault="009D36F2" w:rsidP="00962302">
      <w:pPr>
        <w:jc w:val="center"/>
        <w:rPr>
          <w:color w:val="000080"/>
        </w:rPr>
      </w:pPr>
      <w:r>
        <w:rPr>
          <w:color w:val="000080"/>
        </w:rPr>
        <w:t>JU</w:t>
      </w:r>
      <w:r w:rsidR="00B759CC">
        <w:rPr>
          <w:color w:val="000080"/>
        </w:rPr>
        <w:t>L</w:t>
      </w:r>
      <w:r>
        <w:rPr>
          <w:color w:val="000080"/>
        </w:rPr>
        <w:t>HO</w:t>
      </w:r>
      <w:r w:rsidR="00557FCD">
        <w:rPr>
          <w:color w:val="000080"/>
        </w:rPr>
        <w:t>/20</w:t>
      </w:r>
      <w:r w:rsidR="00D20A8B">
        <w:rPr>
          <w:color w:val="000080"/>
        </w:rPr>
        <w:t>18</w:t>
      </w:r>
    </w:p>
    <w:p w14:paraId="038B07C4" w14:textId="77777777" w:rsidR="0052039E" w:rsidRPr="000F5EAC" w:rsidRDefault="0052039E" w:rsidP="00B662A7">
      <w:pPr>
        <w:sectPr w:rsidR="0052039E" w:rsidRPr="000F5EAC" w:rsidSect="00023AFD">
          <w:headerReference w:type="default" r:id="rId8"/>
          <w:footerReference w:type="even" r:id="rId9"/>
          <w:footerReference w:type="default" r:id="rId10"/>
          <w:pgSz w:w="11907" w:h="16840" w:code="9"/>
          <w:pgMar w:top="1418" w:right="1134" w:bottom="1418" w:left="1701" w:header="374" w:footer="680" w:gutter="0"/>
          <w:pgNumType w:start="1"/>
          <w:cols w:space="720"/>
        </w:sectPr>
      </w:pPr>
    </w:p>
    <w:p w14:paraId="07B5A720" w14:textId="77777777" w:rsidR="00B662A7" w:rsidRPr="000F5EAC" w:rsidRDefault="00B662A7" w:rsidP="00B662A7"/>
    <w:p w14:paraId="5ED91D96" w14:textId="77777777" w:rsidR="00B662A7" w:rsidRPr="000F5EAC" w:rsidRDefault="00B662A7" w:rsidP="00B662A7"/>
    <w:p w14:paraId="4A50EEB7" w14:textId="77777777" w:rsidR="00B662A7" w:rsidRPr="000F5EAC" w:rsidRDefault="00B662A7" w:rsidP="00B662A7"/>
    <w:p w14:paraId="1DE2B98D" w14:textId="77777777" w:rsidR="00B662A7" w:rsidRPr="000F5EAC" w:rsidRDefault="00B662A7" w:rsidP="00B662A7"/>
    <w:p w14:paraId="1DF50C40" w14:textId="77777777" w:rsidR="0049041C" w:rsidRPr="000F5EAC" w:rsidRDefault="0049041C" w:rsidP="00B662A7"/>
    <w:p w14:paraId="5CE3A54D" w14:textId="77777777" w:rsidR="0049041C" w:rsidRPr="000F5EAC" w:rsidRDefault="0049041C" w:rsidP="00B662A7"/>
    <w:p w14:paraId="244961B4" w14:textId="77777777" w:rsidR="0049041C" w:rsidRPr="000F5EAC" w:rsidRDefault="0049041C" w:rsidP="00B662A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1701"/>
        <w:gridCol w:w="2127"/>
        <w:gridCol w:w="1275"/>
        <w:gridCol w:w="2675"/>
        <w:gridCol w:w="160"/>
      </w:tblGrid>
      <w:tr w:rsidR="00B662A7" w:rsidRPr="00C52964" w14:paraId="6584D961" w14:textId="77777777">
        <w:tc>
          <w:tcPr>
            <w:tcW w:w="9142" w:type="dxa"/>
            <w:gridSpan w:val="6"/>
            <w:tcBorders>
              <w:top w:val="nil"/>
              <w:left w:val="nil"/>
              <w:right w:val="nil"/>
            </w:tcBorders>
          </w:tcPr>
          <w:p w14:paraId="2E35EAFE" w14:textId="77777777" w:rsidR="00B662A7" w:rsidRPr="00C52964" w:rsidRDefault="00B662A7" w:rsidP="00527A2A">
            <w:pPr>
              <w:spacing w:after="240"/>
              <w:jc w:val="center"/>
              <w:rPr>
                <w:rFonts w:cs="Arial"/>
                <w:b/>
                <w:i/>
              </w:rPr>
            </w:pPr>
            <w:r w:rsidRPr="00C52964">
              <w:rPr>
                <w:rFonts w:cs="Arial"/>
                <w:b/>
                <w:i/>
              </w:rPr>
              <w:t>CODIFICAÇÃO DO RELATÓRIO</w:t>
            </w:r>
          </w:p>
        </w:tc>
      </w:tr>
      <w:tr w:rsidR="00B662A7" w:rsidRPr="00C52964" w14:paraId="699D2D79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3494468A" w14:textId="77777777" w:rsidR="00B662A7" w:rsidRPr="00C52964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Código do Relatório:</w:t>
            </w:r>
          </w:p>
        </w:tc>
        <w:tc>
          <w:tcPr>
            <w:tcW w:w="6237" w:type="dxa"/>
            <w:gridSpan w:val="4"/>
            <w:vAlign w:val="center"/>
          </w:tcPr>
          <w:p w14:paraId="3762EFFA" w14:textId="7B61DAD0" w:rsidR="00FC22D4" w:rsidRPr="00C52964" w:rsidRDefault="00AB7444" w:rsidP="003E4FBF">
            <w:pPr>
              <w:pStyle w:val="Cabealho"/>
              <w:rPr>
                <w:rFonts w:cs="Arial"/>
                <w:sz w:val="22"/>
              </w:rPr>
            </w:pPr>
            <w:r w:rsidRPr="00AB7444">
              <w:rPr>
                <w:rFonts w:cs="Arial"/>
                <w:sz w:val="22"/>
              </w:rPr>
              <w:t>ESG009-</w:t>
            </w:r>
            <w:r w:rsidR="00390646">
              <w:rPr>
                <w:rFonts w:cs="Arial"/>
                <w:sz w:val="22"/>
              </w:rPr>
              <w:t>2</w:t>
            </w:r>
            <w:r w:rsidRPr="00AB7444">
              <w:rPr>
                <w:rFonts w:cs="Arial"/>
                <w:sz w:val="22"/>
              </w:rPr>
              <w:t>-</w:t>
            </w:r>
            <w:r w:rsidR="00017D0D">
              <w:rPr>
                <w:rFonts w:cs="Arial"/>
                <w:sz w:val="22"/>
              </w:rPr>
              <w:t>RPR</w:t>
            </w:r>
            <w:r w:rsidRPr="00AB7444">
              <w:rPr>
                <w:rFonts w:cs="Arial"/>
                <w:sz w:val="22"/>
              </w:rPr>
              <w:t>-ORC-V0</w:t>
            </w:r>
            <w:r w:rsidR="00B759CC">
              <w:rPr>
                <w:rFonts w:cs="Arial"/>
                <w:sz w:val="22"/>
              </w:rPr>
              <w:t>5</w:t>
            </w:r>
            <w:r w:rsidRPr="00AB7444">
              <w:rPr>
                <w:rFonts w:cs="Arial"/>
                <w:sz w:val="22"/>
              </w:rPr>
              <w:t>-R00</w:t>
            </w:r>
          </w:p>
        </w:tc>
      </w:tr>
      <w:tr w:rsidR="00B662A7" w:rsidRPr="00C52964" w14:paraId="18E5A003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4DE66B20" w14:textId="77777777" w:rsidR="00B662A7" w:rsidRPr="00C52964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Título do Documento:</w:t>
            </w:r>
          </w:p>
        </w:tc>
        <w:tc>
          <w:tcPr>
            <w:tcW w:w="6237" w:type="dxa"/>
            <w:gridSpan w:val="4"/>
            <w:vAlign w:val="center"/>
          </w:tcPr>
          <w:p w14:paraId="1BA8813F" w14:textId="665640F4" w:rsidR="00C21799" w:rsidRPr="00C52964" w:rsidRDefault="00C21799" w:rsidP="00C21799">
            <w:pPr>
              <w:pStyle w:val="Cabealho"/>
              <w:spacing w:before="0" w:after="0"/>
              <w:rPr>
                <w:rFonts w:cs="Arial"/>
                <w:sz w:val="22"/>
              </w:rPr>
            </w:pPr>
            <w:r w:rsidRPr="00C52964">
              <w:rPr>
                <w:rFonts w:cs="Arial"/>
                <w:sz w:val="22"/>
              </w:rPr>
              <w:t xml:space="preserve">Etapa </w:t>
            </w:r>
            <w:r w:rsidR="00863B92">
              <w:rPr>
                <w:rFonts w:cs="Arial"/>
                <w:sz w:val="22"/>
              </w:rPr>
              <w:t>2</w:t>
            </w:r>
            <w:r w:rsidRPr="00C52964">
              <w:rPr>
                <w:rFonts w:cs="Arial"/>
                <w:sz w:val="22"/>
              </w:rPr>
              <w:t xml:space="preserve"> – </w:t>
            </w:r>
            <w:r w:rsidR="00863B92">
              <w:rPr>
                <w:rFonts w:cs="Arial"/>
                <w:sz w:val="22"/>
              </w:rPr>
              <w:t>Projeto Básico</w:t>
            </w:r>
            <w:r w:rsidR="00B759CC">
              <w:rPr>
                <w:rFonts w:cs="Arial"/>
                <w:sz w:val="22"/>
              </w:rPr>
              <w:t xml:space="preserve"> de Engenharia</w:t>
            </w:r>
          </w:p>
          <w:p w14:paraId="2A730077" w14:textId="1B0E881B" w:rsidR="004F57FB" w:rsidRPr="00C52964" w:rsidRDefault="00C21799" w:rsidP="00C21799">
            <w:pPr>
              <w:pStyle w:val="Cabealho"/>
              <w:spacing w:before="0" w:after="0"/>
              <w:rPr>
                <w:rFonts w:cs="Arial"/>
                <w:sz w:val="22"/>
              </w:rPr>
            </w:pPr>
            <w:r w:rsidRPr="00C52964">
              <w:rPr>
                <w:rFonts w:cs="Arial"/>
                <w:sz w:val="22"/>
              </w:rPr>
              <w:t xml:space="preserve">Volume </w:t>
            </w:r>
            <w:r w:rsidR="007E5141">
              <w:rPr>
                <w:rFonts w:cs="Arial"/>
                <w:sz w:val="22"/>
              </w:rPr>
              <w:t>0</w:t>
            </w:r>
            <w:r w:rsidR="00B759CC">
              <w:rPr>
                <w:rFonts w:cs="Arial"/>
                <w:sz w:val="22"/>
              </w:rPr>
              <w:t>5</w:t>
            </w:r>
            <w:r w:rsidRPr="00C52964">
              <w:rPr>
                <w:rFonts w:cs="Arial"/>
                <w:sz w:val="22"/>
              </w:rPr>
              <w:t xml:space="preserve"> – </w:t>
            </w:r>
            <w:r w:rsidR="00AB7444" w:rsidRPr="00AB7444">
              <w:rPr>
                <w:rFonts w:cs="Arial"/>
                <w:sz w:val="22"/>
              </w:rPr>
              <w:t xml:space="preserve">Relação </w:t>
            </w:r>
            <w:r w:rsidR="00AB7444">
              <w:rPr>
                <w:rFonts w:cs="Arial"/>
                <w:sz w:val="22"/>
              </w:rPr>
              <w:t>d</w:t>
            </w:r>
            <w:r w:rsidR="00AB7444" w:rsidRPr="00AB7444">
              <w:rPr>
                <w:rFonts w:cs="Arial"/>
                <w:sz w:val="22"/>
              </w:rPr>
              <w:t xml:space="preserve">e Materiais, Relação </w:t>
            </w:r>
            <w:r w:rsidR="00AB7444">
              <w:rPr>
                <w:rFonts w:cs="Arial"/>
                <w:sz w:val="22"/>
              </w:rPr>
              <w:t>d</w:t>
            </w:r>
            <w:r w:rsidR="00AB7444" w:rsidRPr="00AB7444">
              <w:rPr>
                <w:rFonts w:cs="Arial"/>
                <w:sz w:val="22"/>
              </w:rPr>
              <w:t xml:space="preserve">e Serviços </w:t>
            </w:r>
            <w:r w:rsidR="00AB7444">
              <w:rPr>
                <w:rFonts w:cs="Arial"/>
                <w:sz w:val="22"/>
              </w:rPr>
              <w:t>e</w:t>
            </w:r>
            <w:r w:rsidR="00AB7444" w:rsidRPr="00AB7444">
              <w:rPr>
                <w:rFonts w:cs="Arial"/>
                <w:sz w:val="22"/>
              </w:rPr>
              <w:t xml:space="preserve"> Orçamentos</w:t>
            </w:r>
          </w:p>
        </w:tc>
      </w:tr>
      <w:tr w:rsidR="00B662A7" w:rsidRPr="00C52964" w14:paraId="505ABE32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3C385135" w14:textId="77777777" w:rsidR="00B662A7" w:rsidRPr="00C52964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Resp. Aprovação Inicial:</w:t>
            </w:r>
          </w:p>
        </w:tc>
        <w:tc>
          <w:tcPr>
            <w:tcW w:w="6237" w:type="dxa"/>
            <w:gridSpan w:val="4"/>
            <w:vAlign w:val="center"/>
          </w:tcPr>
          <w:p w14:paraId="579027FB" w14:textId="77777777" w:rsidR="00B662A7" w:rsidRPr="00C52964" w:rsidRDefault="001839E8" w:rsidP="00527A2A">
            <w:pPr>
              <w:rPr>
                <w:rFonts w:cs="Arial"/>
                <w:sz w:val="22"/>
              </w:rPr>
            </w:pPr>
            <w:r w:rsidRPr="00C52964">
              <w:rPr>
                <w:rFonts w:cs="Arial"/>
                <w:sz w:val="22"/>
              </w:rPr>
              <w:t xml:space="preserve">Aparecido Vanderlei </w:t>
            </w:r>
            <w:proofErr w:type="spellStart"/>
            <w:r w:rsidRPr="00C52964">
              <w:rPr>
                <w:rFonts w:cs="Arial"/>
                <w:sz w:val="22"/>
              </w:rPr>
              <w:t>Festi</w:t>
            </w:r>
            <w:proofErr w:type="spellEnd"/>
          </w:p>
        </w:tc>
      </w:tr>
      <w:tr w:rsidR="00B662A7" w:rsidRPr="00C52964" w14:paraId="618EE1F5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443F613A" w14:textId="77777777" w:rsidR="00B662A7" w:rsidRPr="00C52964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Data da Aprovação Inicial:</w:t>
            </w:r>
          </w:p>
        </w:tc>
        <w:tc>
          <w:tcPr>
            <w:tcW w:w="6237" w:type="dxa"/>
            <w:gridSpan w:val="4"/>
            <w:vAlign w:val="center"/>
          </w:tcPr>
          <w:p w14:paraId="4E81B879" w14:textId="2A6B2AE3" w:rsidR="00B662A7" w:rsidRPr="00C52964" w:rsidRDefault="00863B92" w:rsidP="00527A2A">
            <w:pPr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sz w:val="22"/>
              </w:rPr>
              <w:t>1</w:t>
            </w:r>
            <w:r w:rsidR="00B759CC">
              <w:rPr>
                <w:rFonts w:cs="Arial"/>
                <w:sz w:val="22"/>
              </w:rPr>
              <w:t>6</w:t>
            </w:r>
            <w:r w:rsidR="003E4FBF" w:rsidRPr="00C52964">
              <w:rPr>
                <w:rFonts w:cs="Arial"/>
                <w:sz w:val="22"/>
              </w:rPr>
              <w:t>/</w:t>
            </w:r>
            <w:r w:rsidR="009D36F2">
              <w:rPr>
                <w:rFonts w:cs="Arial"/>
                <w:sz w:val="22"/>
              </w:rPr>
              <w:t>0</w:t>
            </w:r>
            <w:r w:rsidR="00B759CC">
              <w:rPr>
                <w:rFonts w:cs="Arial"/>
                <w:sz w:val="22"/>
              </w:rPr>
              <w:t>7</w:t>
            </w:r>
            <w:r w:rsidR="001839E8" w:rsidRPr="00C52964">
              <w:rPr>
                <w:rFonts w:cs="Arial"/>
                <w:sz w:val="22"/>
              </w:rPr>
              <w:t>/</w:t>
            </w:r>
            <w:r w:rsidR="003E4FBF" w:rsidRPr="00C52964">
              <w:rPr>
                <w:rFonts w:cs="Arial"/>
                <w:sz w:val="22"/>
              </w:rPr>
              <w:t>20</w:t>
            </w:r>
            <w:r w:rsidR="001839E8" w:rsidRPr="00C52964">
              <w:rPr>
                <w:rFonts w:cs="Arial"/>
                <w:sz w:val="22"/>
              </w:rPr>
              <w:t>18</w:t>
            </w:r>
          </w:p>
        </w:tc>
      </w:tr>
      <w:tr w:rsidR="00B662A7" w:rsidRPr="00C52964" w14:paraId="4C86A161" w14:textId="77777777">
        <w:trPr>
          <w:cantSplit/>
          <w:trHeight w:val="480"/>
        </w:trPr>
        <w:tc>
          <w:tcPr>
            <w:tcW w:w="9142" w:type="dxa"/>
            <w:gridSpan w:val="6"/>
            <w:vAlign w:val="center"/>
          </w:tcPr>
          <w:p w14:paraId="417F5257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Quadro de Controle de Revisões</w:t>
            </w:r>
          </w:p>
        </w:tc>
      </w:tr>
      <w:tr w:rsidR="00B662A7" w:rsidRPr="00C52964" w14:paraId="3629545C" w14:textId="77777777">
        <w:trPr>
          <w:cantSplit/>
          <w:trHeight w:val="360"/>
        </w:trPr>
        <w:tc>
          <w:tcPr>
            <w:tcW w:w="1204" w:type="dxa"/>
            <w:vMerge w:val="restart"/>
            <w:vAlign w:val="center"/>
          </w:tcPr>
          <w:p w14:paraId="63E9F4E8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Revisão n°: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14:paraId="21654CFD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Justificativa/Discriminação da Revisão</w:t>
            </w:r>
          </w:p>
        </w:tc>
        <w:tc>
          <w:tcPr>
            <w:tcW w:w="4110" w:type="dxa"/>
            <w:gridSpan w:val="3"/>
            <w:vAlign w:val="center"/>
          </w:tcPr>
          <w:p w14:paraId="46473E2E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Aprovação</w:t>
            </w:r>
          </w:p>
        </w:tc>
      </w:tr>
      <w:tr w:rsidR="00B662A7" w:rsidRPr="00C52964" w14:paraId="68EE6A6B" w14:textId="77777777" w:rsidTr="00115D88">
        <w:trPr>
          <w:cantSplit/>
          <w:trHeight w:val="240"/>
        </w:trPr>
        <w:tc>
          <w:tcPr>
            <w:tcW w:w="1204" w:type="dxa"/>
            <w:vMerge/>
          </w:tcPr>
          <w:p w14:paraId="6A962B9B" w14:textId="77777777" w:rsidR="00B662A7" w:rsidRPr="00C52964" w:rsidRDefault="00B662A7" w:rsidP="00527A2A">
            <w:pPr>
              <w:rPr>
                <w:rFonts w:cs="Arial"/>
                <w:i/>
                <w:sz w:val="22"/>
              </w:rPr>
            </w:pPr>
          </w:p>
        </w:tc>
        <w:tc>
          <w:tcPr>
            <w:tcW w:w="3828" w:type="dxa"/>
            <w:gridSpan w:val="2"/>
            <w:vMerge/>
          </w:tcPr>
          <w:p w14:paraId="1E13BF83" w14:textId="77777777" w:rsidR="00B662A7" w:rsidRPr="00C52964" w:rsidRDefault="00B662A7" w:rsidP="00527A2A">
            <w:pPr>
              <w:rPr>
                <w:rFonts w:cs="Arial"/>
                <w:i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76A6D522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Data</w:t>
            </w: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794B83AB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Nome do Responsável</w:t>
            </w: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61071CF2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</w:p>
        </w:tc>
      </w:tr>
      <w:tr w:rsidR="00115D88" w:rsidRPr="00C52964" w14:paraId="43A15AF0" w14:textId="77777777" w:rsidTr="00115D88">
        <w:trPr>
          <w:trHeight w:val="440"/>
        </w:trPr>
        <w:tc>
          <w:tcPr>
            <w:tcW w:w="1204" w:type="dxa"/>
            <w:vAlign w:val="center"/>
          </w:tcPr>
          <w:p w14:paraId="1D758A67" w14:textId="77777777" w:rsidR="00115D88" w:rsidRPr="00C52964" w:rsidRDefault="00115D88" w:rsidP="00115D88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828" w:type="dxa"/>
            <w:gridSpan w:val="2"/>
            <w:vAlign w:val="center"/>
          </w:tcPr>
          <w:p w14:paraId="414B4ABD" w14:textId="77777777" w:rsidR="00115D88" w:rsidRPr="00C52964" w:rsidRDefault="00115D88" w:rsidP="00115D88">
            <w:pPr>
              <w:pStyle w:val="Rodap"/>
              <w:jc w:val="center"/>
              <w:rPr>
                <w:rFonts w:cs="Arial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007F0CC8" w14:textId="77777777" w:rsidR="00115D88" w:rsidRPr="00C52964" w:rsidRDefault="00115D88" w:rsidP="00115D88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2519F926" w14:textId="77777777" w:rsidR="00115D88" w:rsidRPr="00C52964" w:rsidRDefault="00115D88" w:rsidP="00115D88">
            <w:pPr>
              <w:pStyle w:val="Rodap"/>
              <w:jc w:val="center"/>
              <w:rPr>
                <w:rFonts w:cs="Arial"/>
                <w:sz w:val="22"/>
              </w:rPr>
            </w:pP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7077EBE3" w14:textId="77777777" w:rsidR="00115D88" w:rsidRPr="00C52964" w:rsidRDefault="00115D88" w:rsidP="00115D88">
            <w:pPr>
              <w:rPr>
                <w:rFonts w:cs="Arial"/>
                <w:sz w:val="22"/>
              </w:rPr>
            </w:pPr>
          </w:p>
        </w:tc>
      </w:tr>
      <w:tr w:rsidR="00B662A7" w:rsidRPr="00C52964" w14:paraId="5D0FA64F" w14:textId="77777777" w:rsidTr="00115D88">
        <w:trPr>
          <w:trHeight w:val="440"/>
        </w:trPr>
        <w:tc>
          <w:tcPr>
            <w:tcW w:w="1204" w:type="dxa"/>
            <w:vAlign w:val="center"/>
          </w:tcPr>
          <w:p w14:paraId="202A87F9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3828" w:type="dxa"/>
            <w:gridSpan w:val="2"/>
            <w:vAlign w:val="center"/>
          </w:tcPr>
          <w:p w14:paraId="1AAF2CAF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4D51E527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59D0F01E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3F989EC4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</w:tr>
      <w:tr w:rsidR="00B662A7" w:rsidRPr="00C52964" w14:paraId="7B264F4D" w14:textId="77777777" w:rsidTr="00115D88">
        <w:trPr>
          <w:trHeight w:val="440"/>
        </w:trPr>
        <w:tc>
          <w:tcPr>
            <w:tcW w:w="1204" w:type="dxa"/>
            <w:vAlign w:val="center"/>
          </w:tcPr>
          <w:p w14:paraId="3C6C0E20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3828" w:type="dxa"/>
            <w:gridSpan w:val="2"/>
            <w:vAlign w:val="center"/>
          </w:tcPr>
          <w:p w14:paraId="1866AAE8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35B7527C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54E42E78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50D7A01D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</w:tr>
    </w:tbl>
    <w:p w14:paraId="07BD23DA" w14:textId="77777777" w:rsidR="00B662A7" w:rsidRPr="000F5EAC" w:rsidRDefault="00B662A7" w:rsidP="00B662A7"/>
    <w:p w14:paraId="7E1524CE" w14:textId="77777777" w:rsidR="00B662A7" w:rsidRPr="000F5EAC" w:rsidRDefault="00B662A7" w:rsidP="00B662A7"/>
    <w:p w14:paraId="0C31DF09" w14:textId="77777777" w:rsidR="00B662A7" w:rsidRPr="000F5EAC" w:rsidRDefault="00B662A7" w:rsidP="00B662A7">
      <w:pPr>
        <w:jc w:val="center"/>
      </w:pPr>
    </w:p>
    <w:p w14:paraId="70461AD5" w14:textId="77777777" w:rsidR="00962302" w:rsidRPr="000F5EAC" w:rsidRDefault="00863B92" w:rsidP="00863B92">
      <w:pPr>
        <w:pStyle w:val="rosto"/>
        <w:tabs>
          <w:tab w:val="left" w:pos="3600"/>
          <w:tab w:val="left" w:pos="7470"/>
        </w:tabs>
        <w:jc w:val="both"/>
      </w:pPr>
      <w:r>
        <w:lastRenderedPageBreak/>
        <w:tab/>
      </w:r>
      <w:r>
        <w:tab/>
      </w:r>
    </w:p>
    <w:p w14:paraId="4C8050EB" w14:textId="77777777" w:rsidR="00962302" w:rsidRPr="000F5EAC" w:rsidRDefault="00F224CF" w:rsidP="00F224CF">
      <w:pPr>
        <w:spacing w:before="12000"/>
        <w:jc w:val="right"/>
        <w:rPr>
          <w:b/>
          <w:color w:val="000080"/>
          <w:sz w:val="32"/>
          <w:szCs w:val="32"/>
        </w:rPr>
      </w:pPr>
      <w:r w:rsidRPr="000F5EAC">
        <w:rPr>
          <w:b/>
          <w:color w:val="000080"/>
          <w:sz w:val="32"/>
          <w:szCs w:val="32"/>
        </w:rPr>
        <w:t>Í</w:t>
      </w:r>
      <w:r w:rsidR="00962302" w:rsidRPr="000F5EAC">
        <w:rPr>
          <w:b/>
          <w:color w:val="000080"/>
          <w:sz w:val="32"/>
          <w:szCs w:val="32"/>
        </w:rPr>
        <w:t xml:space="preserve">NDICE </w:t>
      </w:r>
      <w:r w:rsidRPr="000F5EAC">
        <w:rPr>
          <w:b/>
          <w:color w:val="000080"/>
          <w:sz w:val="32"/>
          <w:szCs w:val="32"/>
        </w:rPr>
        <w:t>GERAL</w:t>
      </w:r>
    </w:p>
    <w:p w14:paraId="71AD24CE" w14:textId="77777777" w:rsidR="00DD71E2" w:rsidRDefault="00962302" w:rsidP="00C21799">
      <w:pPr>
        <w:rPr>
          <w:b/>
          <w:bCs/>
          <w:color w:val="000080"/>
        </w:rPr>
      </w:pPr>
      <w:r w:rsidRPr="000F5EAC">
        <w:br w:type="page"/>
      </w:r>
      <w:bookmarkStart w:id="0" w:name="_Hlk502149964"/>
      <w:r w:rsidR="00C21799" w:rsidRPr="00211C9E">
        <w:rPr>
          <w:b/>
          <w:bCs/>
          <w:color w:val="000080"/>
        </w:rPr>
        <w:lastRenderedPageBreak/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  <w:bookmarkEnd w:id="0"/>
    </w:p>
    <w:p w14:paraId="1A69E016" w14:textId="77777777" w:rsidR="00485B4C" w:rsidRPr="00211C9E" w:rsidRDefault="00485B4C" w:rsidP="00C21799">
      <w:pPr>
        <w:rPr>
          <w:b/>
          <w:bCs/>
          <w:color w:val="000080"/>
        </w:rPr>
      </w:pPr>
    </w:p>
    <w:p w14:paraId="77BF411D" w14:textId="77777777" w:rsidR="00925B47" w:rsidRDefault="00925B47" w:rsidP="00925B47">
      <w:pPr>
        <w:jc w:val="center"/>
        <w:rPr>
          <w:b/>
          <w:color w:val="000080"/>
        </w:rPr>
      </w:pPr>
      <w:r w:rsidRPr="00485B4C">
        <w:rPr>
          <w:b/>
          <w:color w:val="000080"/>
        </w:rPr>
        <w:t>ÍNDICE GERAL</w:t>
      </w:r>
    </w:p>
    <w:p w14:paraId="7F31E58D" w14:textId="77777777" w:rsidR="00925B47" w:rsidRPr="00485B4C" w:rsidRDefault="00925B47" w:rsidP="00925B47">
      <w:pPr>
        <w:jc w:val="center"/>
        <w:rPr>
          <w:b/>
          <w:color w:val="000080"/>
        </w:rPr>
      </w:pPr>
      <w:r>
        <w:rPr>
          <w:b/>
          <w:color w:val="000080"/>
        </w:rPr>
        <w:t>ETAPA 01 – Diagnóstico e Estudo de Alternativas</w:t>
      </w:r>
    </w:p>
    <w:tbl>
      <w:tblPr>
        <w:tblW w:w="4836" w:type="pct"/>
        <w:jc w:val="center"/>
        <w:tblBorders>
          <w:top w:val="double" w:sz="4" w:space="0" w:color="003366"/>
          <w:left w:val="double" w:sz="4" w:space="0" w:color="003366"/>
          <w:bottom w:val="double" w:sz="4" w:space="0" w:color="003366"/>
          <w:right w:val="double" w:sz="4" w:space="0" w:color="003366"/>
          <w:insideH w:val="double" w:sz="4" w:space="0" w:color="003366"/>
          <w:insideV w:val="double" w:sz="4" w:space="0" w:color="003366"/>
        </w:tblBorders>
        <w:tblLook w:val="01E0" w:firstRow="1" w:lastRow="1" w:firstColumn="1" w:lastColumn="1" w:noHBand="0" w:noVBand="0"/>
      </w:tblPr>
      <w:tblGrid>
        <w:gridCol w:w="2819"/>
        <w:gridCol w:w="4581"/>
        <w:gridCol w:w="1345"/>
      </w:tblGrid>
      <w:tr w:rsidR="00925B47" w:rsidRPr="000F5EAC" w14:paraId="39F9FB64" w14:textId="77777777" w:rsidTr="00CC3DCA">
        <w:trPr>
          <w:tblHeader/>
          <w:jc w:val="center"/>
        </w:trPr>
        <w:tc>
          <w:tcPr>
            <w:tcW w:w="1612" w:type="pct"/>
            <w:tcBorders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38404158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bookmarkStart w:id="1" w:name="_Hlk514256777"/>
            <w:r w:rsidRPr="000F5EAC">
              <w:rPr>
                <w:b/>
                <w:color w:val="FFFFFF"/>
                <w:sz w:val="18"/>
                <w:szCs w:val="18"/>
              </w:rPr>
              <w:t>Código</w:t>
            </w:r>
          </w:p>
        </w:tc>
        <w:tc>
          <w:tcPr>
            <w:tcW w:w="2619" w:type="pct"/>
            <w:tcBorders>
              <w:left w:val="single" w:sz="4" w:space="0" w:color="FFFFFF"/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14178ED5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Identificação do Relatório</w:t>
            </w:r>
          </w:p>
        </w:tc>
        <w:tc>
          <w:tcPr>
            <w:tcW w:w="769" w:type="pct"/>
            <w:tcBorders>
              <w:left w:val="single" w:sz="4" w:space="0" w:color="FFFFFF"/>
              <w:bottom w:val="double" w:sz="4" w:space="0" w:color="003366"/>
            </w:tcBorders>
            <w:shd w:val="clear" w:color="auto" w:fill="000080"/>
            <w:vAlign w:val="center"/>
          </w:tcPr>
          <w:p w14:paraId="66CF4E41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proofErr w:type="gramStart"/>
            <w:r w:rsidRPr="000F5EAC">
              <w:rPr>
                <w:b/>
                <w:color w:val="FFFFFF"/>
                <w:sz w:val="18"/>
                <w:szCs w:val="18"/>
              </w:rPr>
              <w:t>Data Entrega</w:t>
            </w:r>
            <w:proofErr w:type="gramEnd"/>
          </w:p>
        </w:tc>
      </w:tr>
      <w:tr w:rsidR="00925B47" w:rsidRPr="000F5EAC" w14:paraId="1D455130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462DF4C2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96385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1</w:t>
            </w:r>
            <w:r w:rsidRPr="00796385">
              <w:rPr>
                <w:sz w:val="18"/>
                <w:szCs w:val="18"/>
              </w:rPr>
              <w:t>-PRM-</w:t>
            </w:r>
            <w:r>
              <w:rPr>
                <w:sz w:val="18"/>
                <w:szCs w:val="18"/>
              </w:rPr>
              <w:t>DIA</w:t>
            </w:r>
            <w:r w:rsidRPr="00796385">
              <w:rPr>
                <w:sz w:val="18"/>
                <w:szCs w:val="18"/>
              </w:rPr>
              <w:t>-V</w:t>
            </w:r>
            <w:r>
              <w:rPr>
                <w:sz w:val="18"/>
                <w:szCs w:val="18"/>
              </w:rPr>
              <w:t>01</w:t>
            </w:r>
            <w:r w:rsidRPr="00796385">
              <w:rPr>
                <w:sz w:val="18"/>
                <w:szCs w:val="18"/>
              </w:rPr>
              <w:t>-R0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6C13909D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Etapa 01 – V01 –</w:t>
            </w:r>
            <w:r w:rsidRPr="000F5EA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Diagnóstico e Estudo de Alternativas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459FC495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0F5EAC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4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1EA79F84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074855BD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96385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1</w:t>
            </w:r>
            <w:r w:rsidRPr="00796385">
              <w:rPr>
                <w:sz w:val="18"/>
                <w:szCs w:val="18"/>
              </w:rPr>
              <w:t>-PRM-</w:t>
            </w:r>
            <w:r>
              <w:rPr>
                <w:sz w:val="18"/>
                <w:szCs w:val="18"/>
              </w:rPr>
              <w:t>TOP</w:t>
            </w:r>
            <w:r w:rsidRPr="00796385">
              <w:rPr>
                <w:sz w:val="18"/>
                <w:szCs w:val="18"/>
              </w:rPr>
              <w:t>-V</w:t>
            </w:r>
            <w:r>
              <w:rPr>
                <w:sz w:val="18"/>
                <w:szCs w:val="18"/>
              </w:rPr>
              <w:t>02</w:t>
            </w:r>
            <w:r w:rsidRPr="00796385">
              <w:rPr>
                <w:sz w:val="18"/>
                <w:szCs w:val="18"/>
              </w:rPr>
              <w:t>-R0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7D0DE915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Etapa 01 – V02 –</w:t>
            </w:r>
            <w:r w:rsidRPr="000F5EA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Levantamentos Cadastrais e Topográficos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19B3B807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04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</w:tbl>
    <w:p w14:paraId="1F9F3C8F" w14:textId="77777777" w:rsidR="00925B47" w:rsidRDefault="00925B47" w:rsidP="00925B47">
      <w:pPr>
        <w:pStyle w:val="PargrafodaLista"/>
      </w:pPr>
    </w:p>
    <w:p w14:paraId="3AE2F6DE" w14:textId="77777777" w:rsidR="00925B47" w:rsidRPr="00485B4C" w:rsidRDefault="00925B47" w:rsidP="00925B47">
      <w:pPr>
        <w:jc w:val="center"/>
        <w:rPr>
          <w:b/>
          <w:color w:val="000080"/>
        </w:rPr>
      </w:pPr>
      <w:r>
        <w:rPr>
          <w:b/>
          <w:color w:val="000080"/>
        </w:rPr>
        <w:t>ETAPA 02 – Minuta do Projeto Básico</w:t>
      </w:r>
    </w:p>
    <w:tbl>
      <w:tblPr>
        <w:tblW w:w="4836" w:type="pct"/>
        <w:jc w:val="center"/>
        <w:tblBorders>
          <w:top w:val="double" w:sz="4" w:space="0" w:color="003366"/>
          <w:left w:val="double" w:sz="4" w:space="0" w:color="003366"/>
          <w:bottom w:val="double" w:sz="4" w:space="0" w:color="003366"/>
          <w:right w:val="double" w:sz="4" w:space="0" w:color="003366"/>
          <w:insideH w:val="double" w:sz="4" w:space="0" w:color="003366"/>
          <w:insideV w:val="double" w:sz="4" w:space="0" w:color="003366"/>
        </w:tblBorders>
        <w:tblLook w:val="01E0" w:firstRow="1" w:lastRow="1" w:firstColumn="1" w:lastColumn="1" w:noHBand="0" w:noVBand="0"/>
      </w:tblPr>
      <w:tblGrid>
        <w:gridCol w:w="2819"/>
        <w:gridCol w:w="4581"/>
        <w:gridCol w:w="1345"/>
      </w:tblGrid>
      <w:tr w:rsidR="00925B47" w:rsidRPr="000F5EAC" w14:paraId="6069002E" w14:textId="77777777" w:rsidTr="00CC3DCA">
        <w:trPr>
          <w:tblHeader/>
          <w:jc w:val="center"/>
        </w:trPr>
        <w:tc>
          <w:tcPr>
            <w:tcW w:w="1612" w:type="pct"/>
            <w:tcBorders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30256FFA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Código</w:t>
            </w:r>
          </w:p>
        </w:tc>
        <w:tc>
          <w:tcPr>
            <w:tcW w:w="2619" w:type="pct"/>
            <w:tcBorders>
              <w:left w:val="single" w:sz="4" w:space="0" w:color="FFFFFF"/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27458EAE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Identificação do Relatório</w:t>
            </w:r>
          </w:p>
        </w:tc>
        <w:tc>
          <w:tcPr>
            <w:tcW w:w="769" w:type="pct"/>
            <w:tcBorders>
              <w:left w:val="single" w:sz="4" w:space="0" w:color="FFFFFF"/>
              <w:bottom w:val="double" w:sz="4" w:space="0" w:color="003366"/>
            </w:tcBorders>
            <w:shd w:val="clear" w:color="auto" w:fill="000080"/>
            <w:vAlign w:val="center"/>
          </w:tcPr>
          <w:p w14:paraId="327F8047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proofErr w:type="gramStart"/>
            <w:r w:rsidRPr="000F5EAC">
              <w:rPr>
                <w:b/>
                <w:color w:val="FFFFFF"/>
                <w:sz w:val="18"/>
                <w:szCs w:val="18"/>
              </w:rPr>
              <w:t>Data Entrega</w:t>
            </w:r>
            <w:proofErr w:type="gramEnd"/>
          </w:p>
        </w:tc>
      </w:tr>
      <w:tr w:rsidR="00925B47" w:rsidRPr="000F5EAC" w14:paraId="2AB42881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3738BD21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863B92">
              <w:rPr>
                <w:sz w:val="18"/>
                <w:szCs w:val="18"/>
              </w:rPr>
              <w:t>ESG009-2-PRM-HID-V01-R00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16BC5B5B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01 - Projetos Hidráulico, Arquitetônico e Civil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530966A8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2DBB7C6F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5C829ECC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Pr="00772A63">
              <w:rPr>
                <w:sz w:val="18"/>
                <w:szCs w:val="18"/>
              </w:rPr>
              <w:t>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-PRM-ELE-V0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1A12F252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02 - Projeto Elétrico e de Automação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63E6F114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6C823BB3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0CA184F2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-PRM-EST-V0</w:t>
            </w:r>
            <w:r>
              <w:rPr>
                <w:sz w:val="18"/>
                <w:szCs w:val="18"/>
              </w:rPr>
              <w:t>3</w:t>
            </w:r>
            <w:r w:rsidRPr="00772A63">
              <w:rPr>
                <w:sz w:val="18"/>
                <w:szCs w:val="18"/>
              </w:rPr>
              <w:t>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2B75EA7E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03 - Projeto Estrutural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65B1AE8D" w14:textId="77777777" w:rsidR="00925B47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6F934328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5B39321E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-PRM-ORC-V04-R00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3C449EE9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04 - Relação de Materiais, Serviços e Orçamentos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2F912DB5" w14:textId="77777777" w:rsidR="00925B47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076B76A7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7F843D87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-PRM-ESP-V05-R00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0F3968BF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05 - Especificações Técnicas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28740EE0" w14:textId="77777777" w:rsidR="00925B47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33DF4E93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40B39EE3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-PRM-AMB-V06-R00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45E34979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06 - Avaliação Socioambiental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3B868D16" w14:textId="77777777" w:rsidR="00925B47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77A1DE84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18D61F1E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-PRM-TOP-V07-R00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697480D6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07 - Relatório de Estudos Topográficos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357F81C3" w14:textId="77777777" w:rsidR="00925B47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101DC025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17E27580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-PRM-GEO-V08-R00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65C2799A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08 - Relatório de Estudos Geotécnicos e Geológicos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70BFFB6F" w14:textId="77777777" w:rsidR="00925B47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bookmarkEnd w:id="1"/>
    </w:tbl>
    <w:p w14:paraId="606117CB" w14:textId="77777777" w:rsidR="00925B47" w:rsidRDefault="00925B47" w:rsidP="00925B47">
      <w:r>
        <w:br w:type="page"/>
      </w:r>
    </w:p>
    <w:p w14:paraId="738C9A29" w14:textId="77777777" w:rsidR="001242A5" w:rsidRDefault="001242A5" w:rsidP="00925B47">
      <w:pPr>
        <w:jc w:val="center"/>
        <w:rPr>
          <w:b/>
          <w:color w:val="000080"/>
        </w:rPr>
      </w:pPr>
    </w:p>
    <w:p w14:paraId="07DAA41C" w14:textId="744AC5A1" w:rsidR="00925B47" w:rsidRPr="00485B4C" w:rsidRDefault="00925B47" w:rsidP="00925B47">
      <w:pPr>
        <w:jc w:val="center"/>
        <w:rPr>
          <w:b/>
          <w:color w:val="000080"/>
        </w:rPr>
      </w:pPr>
      <w:r>
        <w:rPr>
          <w:b/>
          <w:color w:val="000080"/>
        </w:rPr>
        <w:t>ETAPA 02 – Projeto Básico de Engenharia</w:t>
      </w:r>
    </w:p>
    <w:tbl>
      <w:tblPr>
        <w:tblW w:w="4836" w:type="pct"/>
        <w:jc w:val="center"/>
        <w:tblBorders>
          <w:top w:val="double" w:sz="4" w:space="0" w:color="003366"/>
          <w:left w:val="double" w:sz="4" w:space="0" w:color="003366"/>
          <w:bottom w:val="double" w:sz="4" w:space="0" w:color="003366"/>
          <w:right w:val="double" w:sz="4" w:space="0" w:color="003366"/>
          <w:insideH w:val="double" w:sz="4" w:space="0" w:color="003366"/>
          <w:insideV w:val="double" w:sz="4" w:space="0" w:color="003366"/>
        </w:tblBorders>
        <w:tblLook w:val="01E0" w:firstRow="1" w:lastRow="1" w:firstColumn="1" w:lastColumn="1" w:noHBand="0" w:noVBand="0"/>
      </w:tblPr>
      <w:tblGrid>
        <w:gridCol w:w="2819"/>
        <w:gridCol w:w="4581"/>
        <w:gridCol w:w="1345"/>
      </w:tblGrid>
      <w:tr w:rsidR="00925B47" w:rsidRPr="000F5EAC" w14:paraId="25B54D81" w14:textId="77777777" w:rsidTr="00CC3DCA">
        <w:trPr>
          <w:tblHeader/>
          <w:jc w:val="center"/>
        </w:trPr>
        <w:tc>
          <w:tcPr>
            <w:tcW w:w="1612" w:type="pct"/>
            <w:tcBorders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69D68615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 </w:t>
            </w:r>
            <w:r w:rsidRPr="000F5EAC">
              <w:rPr>
                <w:b/>
                <w:color w:val="FFFFFF"/>
                <w:sz w:val="18"/>
                <w:szCs w:val="18"/>
              </w:rPr>
              <w:t>Código</w:t>
            </w:r>
          </w:p>
        </w:tc>
        <w:tc>
          <w:tcPr>
            <w:tcW w:w="2619" w:type="pct"/>
            <w:tcBorders>
              <w:left w:val="single" w:sz="4" w:space="0" w:color="FFFFFF"/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65E2D182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Identificação do Relatório</w:t>
            </w:r>
          </w:p>
        </w:tc>
        <w:tc>
          <w:tcPr>
            <w:tcW w:w="769" w:type="pct"/>
            <w:tcBorders>
              <w:left w:val="single" w:sz="4" w:space="0" w:color="FFFFFF"/>
              <w:bottom w:val="double" w:sz="4" w:space="0" w:color="003366"/>
            </w:tcBorders>
            <w:shd w:val="clear" w:color="auto" w:fill="000080"/>
            <w:vAlign w:val="center"/>
          </w:tcPr>
          <w:p w14:paraId="498C480F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Data Entrega</w:t>
            </w:r>
          </w:p>
        </w:tc>
      </w:tr>
      <w:tr w:rsidR="00925B47" w:rsidRPr="000F5EAC" w14:paraId="4D3C8342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376B107A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-PRM-RES-V01-R00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2163DE28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 xml:space="preserve">Volume 01 </w:t>
            </w:r>
            <w:r>
              <w:rPr>
                <w:sz w:val="18"/>
                <w:szCs w:val="18"/>
              </w:rPr>
              <w:t>–</w:t>
            </w:r>
            <w:r w:rsidRPr="00772A6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Resumo do Projeto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F4E631A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0F5EAC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7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3FFF9502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25845844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-PRM-HID-V02-R00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613AE1A6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 xml:space="preserve"> - Projetos Hidráulico, Arquitetônico e Civil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2AEF78F2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2248B404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B04574D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-PRM-ELE-V03-R00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095FC32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3</w:t>
            </w:r>
            <w:r w:rsidRPr="00772A63">
              <w:rPr>
                <w:sz w:val="18"/>
                <w:szCs w:val="18"/>
              </w:rPr>
              <w:t xml:space="preserve"> - Projeto Elétrico e de Automação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14F8A7C4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21FC4C58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5A2ECA11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-PRM-EST-V04-R00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500AD0BE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4</w:t>
            </w:r>
            <w:r w:rsidRPr="00772A63">
              <w:rPr>
                <w:sz w:val="18"/>
                <w:szCs w:val="18"/>
              </w:rPr>
              <w:t xml:space="preserve"> - Projeto Estrutural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49F6F405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3836212E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67098E5A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-PRM-ORC-V0</w:t>
            </w:r>
            <w:r>
              <w:rPr>
                <w:sz w:val="18"/>
                <w:szCs w:val="18"/>
              </w:rPr>
              <w:t>5</w:t>
            </w:r>
            <w:r w:rsidRPr="00E46CAD">
              <w:rPr>
                <w:sz w:val="18"/>
                <w:szCs w:val="18"/>
              </w:rPr>
              <w:t>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4A71059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5</w:t>
            </w:r>
            <w:r w:rsidRPr="00A564C1">
              <w:rPr>
                <w:sz w:val="18"/>
                <w:szCs w:val="18"/>
              </w:rPr>
              <w:t xml:space="preserve"> - Relação de Materiais, Serviços e Orçamentos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482B17A0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103B3B75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FA3A334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-PRM-ESP-V06-R00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13B8ABEE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6</w:t>
            </w:r>
            <w:r w:rsidRPr="00A564C1">
              <w:rPr>
                <w:sz w:val="18"/>
                <w:szCs w:val="18"/>
              </w:rPr>
              <w:t xml:space="preserve"> - Especificações Técnicas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2EA8791E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39D88AF7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B64BCE3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-PRM-AMB-V07-R00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2AF31F2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07</w:t>
            </w:r>
            <w:r w:rsidRPr="00A564C1">
              <w:rPr>
                <w:sz w:val="18"/>
                <w:szCs w:val="18"/>
              </w:rPr>
              <w:t xml:space="preserve"> - Avaliação Socioambiental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461BF6D1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5E18199E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357F3CE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-PRM-MAN-V08-R00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20310A04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08</w:t>
            </w:r>
            <w:r w:rsidRPr="00A564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</w:t>
            </w:r>
            <w:r w:rsidRPr="00A564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Manual de Operação e Manutenção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145A0FAD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2A692575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5D9B9DF6" w14:textId="77777777" w:rsidR="00925B47" w:rsidRPr="00E46CAD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-PRM-TOP-V09-R00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3607BEDC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9</w:t>
            </w:r>
            <w:r w:rsidRPr="00A564C1">
              <w:rPr>
                <w:sz w:val="18"/>
                <w:szCs w:val="18"/>
              </w:rPr>
              <w:t xml:space="preserve"> - Relatório de Estudos Topográficos</w:t>
            </w:r>
            <w:r>
              <w:rPr>
                <w:sz w:val="18"/>
                <w:szCs w:val="18"/>
              </w:rPr>
              <w:t xml:space="preserve"> e Levantamentos Cadastrais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6231C540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2ED35AA4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1ECEC0FD" w14:textId="77777777" w:rsidR="00925B47" w:rsidRPr="00E46CAD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-PRM-GEO-V10-R00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CCE6852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10</w:t>
            </w:r>
            <w:r w:rsidRPr="00A564C1">
              <w:rPr>
                <w:sz w:val="18"/>
                <w:szCs w:val="18"/>
              </w:rPr>
              <w:t xml:space="preserve"> - Relatório de Estudos Geotécnicos e Geológicos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15851DC2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22220D69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D492422" w14:textId="77777777" w:rsidR="00925B47" w:rsidRPr="00E46CAD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-PRM-DSP-V11-R00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9FC3564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11</w:t>
            </w:r>
            <w:r w:rsidRPr="00A564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</w:t>
            </w:r>
            <w:r w:rsidRPr="00A564C1">
              <w:rPr>
                <w:sz w:val="18"/>
                <w:szCs w:val="18"/>
              </w:rPr>
              <w:t xml:space="preserve"> Relatório</w:t>
            </w:r>
            <w:r>
              <w:rPr>
                <w:sz w:val="18"/>
                <w:szCs w:val="18"/>
              </w:rPr>
              <w:t xml:space="preserve"> de Desapropriação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5B994612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52046E9D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F694C11" w14:textId="77777777" w:rsidR="00925B47" w:rsidRPr="00E46CAD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-PRM-VEF-V1</w:t>
            </w:r>
            <w:r>
              <w:rPr>
                <w:sz w:val="18"/>
                <w:szCs w:val="18"/>
              </w:rPr>
              <w:t>2</w:t>
            </w:r>
            <w:r w:rsidRPr="00E46CAD">
              <w:rPr>
                <w:sz w:val="18"/>
                <w:szCs w:val="18"/>
              </w:rPr>
              <w:t>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5597D043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12</w:t>
            </w:r>
            <w:r w:rsidRPr="00A564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 Viabilidade Econômica e Financeira</w:t>
            </w:r>
            <w:r w:rsidRPr="00A564C1">
              <w:rPr>
                <w:sz w:val="18"/>
                <w:szCs w:val="18"/>
              </w:rPr>
              <w:t xml:space="preserve"> 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3C1D7AFF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</w:tbl>
    <w:p w14:paraId="0F145F0B" w14:textId="77777777" w:rsidR="00925B47" w:rsidRPr="000F5EAC" w:rsidRDefault="00925B47" w:rsidP="00925B47">
      <w:pPr>
        <w:jc w:val="center"/>
      </w:pPr>
    </w:p>
    <w:p w14:paraId="2BB97AFF" w14:textId="77777777" w:rsidR="00DD71E2" w:rsidRPr="000F5EAC" w:rsidRDefault="00DD71E2" w:rsidP="00DD71E2">
      <w:pPr>
        <w:pStyle w:val="rosto"/>
      </w:pPr>
    </w:p>
    <w:p w14:paraId="05B04389" w14:textId="77777777" w:rsidR="00DD71E2" w:rsidRPr="000F5EAC" w:rsidRDefault="00DD71E2" w:rsidP="00DD71E2">
      <w:pPr>
        <w:pStyle w:val="Rostosemindice"/>
      </w:pPr>
      <w:r w:rsidRPr="000F5EAC">
        <w:t>SUMÁRIO EXECUTIVO</w:t>
      </w:r>
    </w:p>
    <w:p w14:paraId="10A069E0" w14:textId="77777777" w:rsidR="001242A5" w:rsidRDefault="00DD71E2" w:rsidP="00C21799">
      <w:r w:rsidRPr="000F5EAC">
        <w:br w:type="page"/>
      </w:r>
    </w:p>
    <w:p w14:paraId="2E5481CC" w14:textId="77777777" w:rsidR="001242A5" w:rsidRDefault="001242A5" w:rsidP="00C21799">
      <w:pPr>
        <w:rPr>
          <w:b/>
          <w:bCs/>
          <w:color w:val="000080"/>
        </w:rPr>
      </w:pPr>
    </w:p>
    <w:p w14:paraId="561B8967" w14:textId="750A7C6E" w:rsidR="00DD71E2" w:rsidRDefault="00C21799" w:rsidP="00C21799">
      <w:pPr>
        <w:rPr>
          <w:b/>
          <w:bCs/>
          <w:color w:val="000080"/>
        </w:rPr>
      </w:pPr>
      <w:r w:rsidRPr="00211C9E">
        <w:rPr>
          <w:b/>
          <w:bCs/>
          <w:color w:val="000080"/>
        </w:rPr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</w:p>
    <w:p w14:paraId="79731BD1" w14:textId="77777777" w:rsidR="00BF4E7C" w:rsidRPr="000F5EAC" w:rsidRDefault="00BF4E7C" w:rsidP="00C21799">
      <w:pPr>
        <w:rPr>
          <w:b/>
          <w:bCs/>
          <w:color w:val="000080"/>
        </w:rPr>
      </w:pPr>
    </w:p>
    <w:p w14:paraId="4FFF143D" w14:textId="6AFCCA53" w:rsidR="00211C9E" w:rsidRDefault="00211C9E" w:rsidP="00211C9E">
      <w:pPr>
        <w:jc w:val="center"/>
        <w:rPr>
          <w:rFonts w:cs="Arial"/>
          <w:b/>
          <w:color w:val="000080"/>
          <w:sz w:val="28"/>
          <w:szCs w:val="32"/>
        </w:rPr>
      </w:pPr>
      <w:r w:rsidRPr="00211C9E">
        <w:rPr>
          <w:rFonts w:cs="Arial"/>
          <w:b/>
          <w:color w:val="000080"/>
          <w:sz w:val="28"/>
          <w:szCs w:val="32"/>
        </w:rPr>
        <w:t xml:space="preserve">ETAPA </w:t>
      </w:r>
      <w:r w:rsidR="00D715FB">
        <w:rPr>
          <w:rFonts w:cs="Arial"/>
          <w:b/>
          <w:color w:val="000080"/>
          <w:sz w:val="28"/>
          <w:szCs w:val="32"/>
        </w:rPr>
        <w:t>2</w:t>
      </w:r>
      <w:r w:rsidRPr="00211C9E">
        <w:rPr>
          <w:rFonts w:cs="Arial"/>
          <w:b/>
          <w:color w:val="000080"/>
          <w:sz w:val="28"/>
          <w:szCs w:val="32"/>
        </w:rPr>
        <w:t xml:space="preserve"> – </w:t>
      </w:r>
      <w:r w:rsidR="00D715FB">
        <w:rPr>
          <w:rFonts w:cs="Arial"/>
          <w:b/>
          <w:color w:val="000080"/>
          <w:sz w:val="28"/>
          <w:szCs w:val="32"/>
        </w:rPr>
        <w:t>Projeto Básico</w:t>
      </w:r>
      <w:r w:rsidR="001242A5">
        <w:rPr>
          <w:rFonts w:cs="Arial"/>
          <w:b/>
          <w:color w:val="000080"/>
          <w:sz w:val="28"/>
          <w:szCs w:val="32"/>
        </w:rPr>
        <w:t xml:space="preserve"> de Engenharia</w:t>
      </w:r>
    </w:p>
    <w:p w14:paraId="07B856FC" w14:textId="77777777" w:rsidR="00DD71E2" w:rsidRPr="00211C9E" w:rsidRDefault="00017D0D" w:rsidP="00211C9E">
      <w:pPr>
        <w:jc w:val="center"/>
        <w:rPr>
          <w:rFonts w:cs="Arial"/>
          <w:b/>
          <w:color w:val="000080"/>
          <w:sz w:val="28"/>
          <w:szCs w:val="32"/>
        </w:rPr>
      </w:pPr>
      <w:r>
        <w:rPr>
          <w:rFonts w:cs="Arial"/>
          <w:b/>
          <w:color w:val="000080"/>
          <w:sz w:val="28"/>
          <w:szCs w:val="32"/>
        </w:rPr>
        <w:t>RIO DO PIRES</w:t>
      </w:r>
      <w:r w:rsidR="00211C9E" w:rsidRPr="00211C9E">
        <w:rPr>
          <w:rFonts w:cs="Arial"/>
          <w:b/>
          <w:color w:val="000080"/>
          <w:sz w:val="28"/>
          <w:szCs w:val="32"/>
        </w:rPr>
        <w:t>-BA</w:t>
      </w:r>
    </w:p>
    <w:p w14:paraId="45EDA776" w14:textId="77777777" w:rsidR="00211C9E" w:rsidRDefault="00211C9E" w:rsidP="00211C9E">
      <w:pPr>
        <w:jc w:val="center"/>
        <w:rPr>
          <w:rFonts w:cs="Arial"/>
          <w:b/>
          <w:color w:val="000080"/>
          <w:sz w:val="28"/>
          <w:szCs w:val="32"/>
        </w:rPr>
      </w:pPr>
    </w:p>
    <w:p w14:paraId="493E3042" w14:textId="77777777" w:rsidR="00DD71E2" w:rsidRPr="00211C9E" w:rsidRDefault="00DD71E2" w:rsidP="00211C9E">
      <w:pPr>
        <w:jc w:val="center"/>
        <w:rPr>
          <w:rFonts w:cs="Arial"/>
          <w:b/>
          <w:color w:val="000080"/>
          <w:sz w:val="28"/>
          <w:szCs w:val="32"/>
        </w:rPr>
      </w:pPr>
      <w:r w:rsidRPr="00211C9E">
        <w:rPr>
          <w:rFonts w:cs="Arial"/>
          <w:b/>
          <w:color w:val="000080"/>
          <w:sz w:val="28"/>
          <w:szCs w:val="32"/>
        </w:rPr>
        <w:t>SUMÁRIO EXECUTIVO</w:t>
      </w:r>
    </w:p>
    <w:p w14:paraId="71CE3E5F" w14:textId="77777777" w:rsidR="00DD71E2" w:rsidRPr="00211C9E" w:rsidRDefault="00DD71E2" w:rsidP="00211C9E">
      <w:pPr>
        <w:jc w:val="center"/>
        <w:rPr>
          <w:rFonts w:cs="Arial"/>
          <w:b/>
          <w:color w:val="000080"/>
          <w:sz w:val="28"/>
          <w:szCs w:val="32"/>
        </w:rPr>
      </w:pPr>
    </w:p>
    <w:p w14:paraId="508B24C9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01 – Resumo do Projeto</w:t>
      </w:r>
    </w:p>
    <w:p w14:paraId="050F0A2A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02 - Projetos Hidráulico, Arquitetônico e Civil</w:t>
      </w:r>
    </w:p>
    <w:p w14:paraId="2D05AA40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03 - Projeto Elétrico e de Automação</w:t>
      </w:r>
    </w:p>
    <w:p w14:paraId="4D612D8B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04 - Projeto Estrutural</w:t>
      </w:r>
    </w:p>
    <w:p w14:paraId="241D1499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05 - Relação de Materiais, Serviços e Orçamentos</w:t>
      </w:r>
    </w:p>
    <w:p w14:paraId="0AAC0907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06 - Especificações Técnicas</w:t>
      </w:r>
    </w:p>
    <w:p w14:paraId="04E3040C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07 - Avaliação Socioambiental</w:t>
      </w:r>
    </w:p>
    <w:p w14:paraId="141F042C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08 – Manual de Operação e Manutenção</w:t>
      </w:r>
    </w:p>
    <w:p w14:paraId="04EFCE3A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09 - Relatório de Estudos Topográficos</w:t>
      </w:r>
      <w:r>
        <w:rPr>
          <w:b/>
          <w:szCs w:val="24"/>
        </w:rPr>
        <w:t xml:space="preserve"> e Levantamentos Cadastrais</w:t>
      </w:r>
    </w:p>
    <w:p w14:paraId="7EC72A0F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10 - Relatório de Estudos Geotécnicos e Geológicos</w:t>
      </w:r>
    </w:p>
    <w:p w14:paraId="39A57AFC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11 – Relatório de Desapropriação</w:t>
      </w:r>
    </w:p>
    <w:p w14:paraId="6FD70CBF" w14:textId="77777777" w:rsidR="0076045F" w:rsidRDefault="001242A5" w:rsidP="001242A5">
      <w:r w:rsidRPr="009B4225">
        <w:rPr>
          <w:b/>
          <w:szCs w:val="24"/>
        </w:rPr>
        <w:t xml:space="preserve">Volume 12 – Viabilidade Econômica e Financeira </w:t>
      </w:r>
      <w:r w:rsidR="00F0422D">
        <w:br w:type="page"/>
      </w:r>
    </w:p>
    <w:p w14:paraId="2BDBE0D9" w14:textId="77777777" w:rsidR="0076045F" w:rsidRDefault="0076045F" w:rsidP="001242A5">
      <w:pPr>
        <w:rPr>
          <w:rFonts w:cs="Arial"/>
          <w:b/>
          <w:color w:val="000080"/>
          <w:sz w:val="28"/>
          <w:szCs w:val="32"/>
        </w:rPr>
      </w:pPr>
    </w:p>
    <w:p w14:paraId="0A76A74B" w14:textId="2810E988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>Equipe Técnica</w:t>
      </w:r>
    </w:p>
    <w:p w14:paraId="04FC9B6D" w14:textId="77777777" w:rsidR="001242A5" w:rsidRPr="00E1142A" w:rsidRDefault="001242A5" w:rsidP="001242A5">
      <w:pPr>
        <w:pStyle w:val="PargrafodaLista"/>
        <w:rPr>
          <w:rFonts w:cs="Arial"/>
        </w:rPr>
      </w:pPr>
    </w:p>
    <w:p w14:paraId="69E35A65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 xml:space="preserve">Aparecido Vanderlei </w:t>
      </w:r>
      <w:proofErr w:type="spellStart"/>
      <w:r w:rsidRPr="000F43EF">
        <w:rPr>
          <w:rFonts w:cs="Arial"/>
          <w:b/>
          <w:color w:val="000080"/>
          <w:sz w:val="28"/>
          <w:szCs w:val="32"/>
        </w:rPr>
        <w:t>Festi</w:t>
      </w:r>
      <w:proofErr w:type="spellEnd"/>
    </w:p>
    <w:p w14:paraId="520FBE90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Engenheiro Agrimensor – Mestre em Engenharia Urbana</w:t>
      </w:r>
    </w:p>
    <w:p w14:paraId="410E8D67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Coordenador do Projeto</w:t>
      </w:r>
    </w:p>
    <w:p w14:paraId="66538241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CREA-SP: 0601452451</w:t>
      </w:r>
    </w:p>
    <w:p w14:paraId="2CB8EFA6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4DCE8CB2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>Caio Villafanha Negro</w:t>
      </w:r>
    </w:p>
    <w:p w14:paraId="07F856E5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Engenheiro Ambiental</w:t>
      </w:r>
    </w:p>
    <w:p w14:paraId="5D2A3494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CREA-SP: 505060456867</w:t>
      </w:r>
    </w:p>
    <w:p w14:paraId="3730041B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481A60B1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 xml:space="preserve">Richard </w:t>
      </w:r>
      <w:proofErr w:type="spellStart"/>
      <w:r w:rsidRPr="000F43EF">
        <w:rPr>
          <w:rFonts w:cs="Arial"/>
          <w:b/>
          <w:color w:val="000080"/>
          <w:sz w:val="28"/>
          <w:szCs w:val="32"/>
        </w:rPr>
        <w:t>Ghussn</w:t>
      </w:r>
      <w:proofErr w:type="spellEnd"/>
    </w:p>
    <w:p w14:paraId="36FC3AD2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Engenheiro Civil</w:t>
      </w:r>
    </w:p>
    <w:p w14:paraId="05695FF0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CREA-SP: 505060456867</w:t>
      </w:r>
    </w:p>
    <w:p w14:paraId="36921EE7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1EB85DE9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 xml:space="preserve">Rachid </w:t>
      </w:r>
      <w:proofErr w:type="spellStart"/>
      <w:r w:rsidRPr="000F43EF">
        <w:rPr>
          <w:rFonts w:cs="Arial"/>
          <w:b/>
          <w:color w:val="000080"/>
          <w:sz w:val="28"/>
          <w:szCs w:val="32"/>
        </w:rPr>
        <w:t>Tauaf</w:t>
      </w:r>
      <w:proofErr w:type="spellEnd"/>
      <w:r>
        <w:rPr>
          <w:rFonts w:cs="Arial"/>
          <w:b/>
          <w:color w:val="000080"/>
          <w:sz w:val="28"/>
          <w:szCs w:val="32"/>
        </w:rPr>
        <w:t xml:space="preserve"> </w:t>
      </w:r>
      <w:proofErr w:type="spellStart"/>
      <w:r>
        <w:rPr>
          <w:rFonts w:cs="Arial"/>
          <w:b/>
          <w:color w:val="000080"/>
          <w:sz w:val="28"/>
          <w:szCs w:val="32"/>
        </w:rPr>
        <w:t>Toute</w:t>
      </w:r>
      <w:proofErr w:type="spellEnd"/>
    </w:p>
    <w:p w14:paraId="21F76CE4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Engenheiro Químico</w:t>
      </w:r>
    </w:p>
    <w:p w14:paraId="2C1937FA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442EF3">
        <w:rPr>
          <w:rFonts w:cs="Arial"/>
          <w:sz w:val="22"/>
        </w:rPr>
        <w:t xml:space="preserve">CREA-SP: </w:t>
      </w:r>
      <w:bookmarkStart w:id="2" w:name="_Hlk479862427"/>
      <w:r w:rsidRPr="00442EF3">
        <w:rPr>
          <w:rFonts w:cs="Arial"/>
          <w:sz w:val="22"/>
        </w:rPr>
        <w:t>0601086968/D</w:t>
      </w:r>
    </w:p>
    <w:p w14:paraId="5E8540CB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391396D2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>
        <w:rPr>
          <w:rFonts w:cs="Arial"/>
          <w:b/>
          <w:color w:val="000080"/>
          <w:sz w:val="28"/>
          <w:szCs w:val="32"/>
        </w:rPr>
        <w:t>Adriano Magno Rabello</w:t>
      </w:r>
    </w:p>
    <w:p w14:paraId="3F8DBF6B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 xml:space="preserve">Engenheiro </w:t>
      </w:r>
      <w:r>
        <w:rPr>
          <w:rFonts w:cs="Arial"/>
          <w:sz w:val="22"/>
        </w:rPr>
        <w:t>Eletricista - Eletrônica</w:t>
      </w:r>
    </w:p>
    <w:p w14:paraId="3BF55080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442EF3">
        <w:rPr>
          <w:rFonts w:cs="Arial"/>
          <w:sz w:val="22"/>
        </w:rPr>
        <w:t xml:space="preserve">CREA-SP: </w:t>
      </w:r>
      <w:r>
        <w:rPr>
          <w:rFonts w:cs="Arial"/>
          <w:sz w:val="22"/>
        </w:rPr>
        <w:t>5069015167</w:t>
      </w:r>
    </w:p>
    <w:bookmarkEnd w:id="2"/>
    <w:p w14:paraId="4D1E162A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16453708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>
        <w:rPr>
          <w:rFonts w:cs="Arial"/>
          <w:b/>
          <w:color w:val="000080"/>
          <w:sz w:val="28"/>
          <w:szCs w:val="32"/>
        </w:rPr>
        <w:t xml:space="preserve">Larissa </w:t>
      </w:r>
      <w:proofErr w:type="spellStart"/>
      <w:r>
        <w:rPr>
          <w:rFonts w:cs="Arial"/>
          <w:b/>
          <w:color w:val="000080"/>
          <w:sz w:val="28"/>
          <w:szCs w:val="32"/>
        </w:rPr>
        <w:t>Segato</w:t>
      </w:r>
      <w:proofErr w:type="spellEnd"/>
    </w:p>
    <w:p w14:paraId="785CE55A" w14:textId="77777777" w:rsidR="001242A5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>
        <w:rPr>
          <w:rFonts w:cs="Arial"/>
          <w:sz w:val="22"/>
        </w:rPr>
        <w:t>Desenhista Projetista</w:t>
      </w:r>
    </w:p>
    <w:p w14:paraId="1ED7976C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4FD8C919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 xml:space="preserve">Luiz Eduardo </w:t>
      </w:r>
      <w:proofErr w:type="spellStart"/>
      <w:r w:rsidRPr="000F43EF">
        <w:rPr>
          <w:rFonts w:cs="Arial"/>
          <w:b/>
          <w:color w:val="000080"/>
          <w:sz w:val="28"/>
          <w:szCs w:val="32"/>
        </w:rPr>
        <w:t>Canaan</w:t>
      </w:r>
      <w:proofErr w:type="spellEnd"/>
    </w:p>
    <w:p w14:paraId="4AA7AD22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Desenhista Projetista</w:t>
      </w:r>
    </w:p>
    <w:p w14:paraId="1DA9BE28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13F0BEFA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>Mariana Araújo Nogueira</w:t>
      </w:r>
    </w:p>
    <w:p w14:paraId="15DB4A60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>
        <w:rPr>
          <w:rFonts w:cs="Arial"/>
          <w:sz w:val="22"/>
        </w:rPr>
        <w:t>Auxiliar Técnica</w:t>
      </w:r>
      <w:r w:rsidRPr="000F43EF">
        <w:rPr>
          <w:rFonts w:cs="Arial"/>
          <w:sz w:val="22"/>
        </w:rPr>
        <w:t xml:space="preserve"> em Engenharia Civil</w:t>
      </w:r>
    </w:p>
    <w:p w14:paraId="30AAEDEB" w14:textId="7790D635" w:rsidR="00DD71E2" w:rsidRPr="000F5EAC" w:rsidRDefault="00211C9E" w:rsidP="001242A5">
      <w:r w:rsidRPr="000F43EF">
        <w:rPr>
          <w:b/>
          <w:sz w:val="28"/>
          <w:szCs w:val="24"/>
        </w:rPr>
        <w:br w:type="page"/>
      </w:r>
    </w:p>
    <w:p w14:paraId="3E01867F" w14:textId="77777777" w:rsidR="001242A5" w:rsidRDefault="001242A5" w:rsidP="00DD71E2">
      <w:pPr>
        <w:spacing w:before="12000"/>
        <w:jc w:val="right"/>
        <w:rPr>
          <w:b/>
          <w:color w:val="000080"/>
          <w:sz w:val="32"/>
          <w:szCs w:val="32"/>
        </w:rPr>
      </w:pPr>
    </w:p>
    <w:p w14:paraId="287610BC" w14:textId="18C0F847" w:rsidR="00DD71E2" w:rsidRPr="000F5EAC" w:rsidRDefault="00DD71E2" w:rsidP="00DD71E2">
      <w:pPr>
        <w:spacing w:before="12000"/>
        <w:jc w:val="right"/>
        <w:rPr>
          <w:b/>
          <w:color w:val="000080"/>
          <w:sz w:val="32"/>
          <w:szCs w:val="32"/>
        </w:rPr>
      </w:pPr>
      <w:r w:rsidRPr="000F5EAC">
        <w:rPr>
          <w:b/>
          <w:color w:val="000080"/>
          <w:sz w:val="32"/>
          <w:szCs w:val="32"/>
        </w:rPr>
        <w:t>ÍNDICE</w:t>
      </w:r>
    </w:p>
    <w:p w14:paraId="546CD742" w14:textId="77777777" w:rsidR="00DD71E2" w:rsidRPr="000F5EAC" w:rsidRDefault="00DD71E2" w:rsidP="00DD71E2">
      <w:pPr>
        <w:jc w:val="center"/>
      </w:pPr>
    </w:p>
    <w:p w14:paraId="6E8AEC72" w14:textId="77777777" w:rsidR="00211C9E" w:rsidRDefault="00211C9E" w:rsidP="00211C9E">
      <w:pPr>
        <w:rPr>
          <w:b/>
          <w:bCs/>
          <w:color w:val="000080"/>
        </w:rPr>
      </w:pPr>
      <w:r w:rsidRPr="00211C9E">
        <w:rPr>
          <w:b/>
          <w:bCs/>
          <w:color w:val="000080"/>
        </w:rPr>
        <w:lastRenderedPageBreak/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</w:p>
    <w:p w14:paraId="629DB9B6" w14:textId="3AAB1319" w:rsidR="00211C9E" w:rsidRDefault="00211C9E" w:rsidP="00211C9E">
      <w:pPr>
        <w:jc w:val="center"/>
        <w:rPr>
          <w:rFonts w:cs="Arial"/>
          <w:b/>
          <w:color w:val="000080"/>
          <w:szCs w:val="32"/>
        </w:rPr>
      </w:pPr>
      <w:r w:rsidRPr="00211C9E">
        <w:rPr>
          <w:rFonts w:cs="Arial"/>
          <w:b/>
          <w:color w:val="000080"/>
          <w:szCs w:val="32"/>
        </w:rPr>
        <w:t xml:space="preserve">ETAPA </w:t>
      </w:r>
      <w:r w:rsidR="00310BB7">
        <w:rPr>
          <w:rFonts w:cs="Arial"/>
          <w:b/>
          <w:color w:val="000080"/>
          <w:szCs w:val="32"/>
        </w:rPr>
        <w:t>02</w:t>
      </w:r>
      <w:r w:rsidRPr="00211C9E">
        <w:rPr>
          <w:rFonts w:cs="Arial"/>
          <w:b/>
          <w:color w:val="000080"/>
          <w:szCs w:val="32"/>
        </w:rPr>
        <w:t xml:space="preserve"> – </w:t>
      </w:r>
      <w:r w:rsidR="00310BB7">
        <w:rPr>
          <w:rFonts w:cs="Arial"/>
          <w:b/>
          <w:color w:val="000080"/>
          <w:szCs w:val="32"/>
        </w:rPr>
        <w:t>Projeto Básico</w:t>
      </w:r>
      <w:r w:rsidR="001242A5">
        <w:rPr>
          <w:rFonts w:cs="Arial"/>
          <w:b/>
          <w:color w:val="000080"/>
          <w:szCs w:val="32"/>
        </w:rPr>
        <w:t xml:space="preserve"> de Engenharia</w:t>
      </w:r>
    </w:p>
    <w:p w14:paraId="57EA7553" w14:textId="6E06F619" w:rsidR="00BF4E7C" w:rsidRDefault="00211C9E" w:rsidP="00211C9E">
      <w:pPr>
        <w:jc w:val="center"/>
        <w:rPr>
          <w:rFonts w:cs="Arial"/>
          <w:b/>
          <w:color w:val="000080"/>
          <w:szCs w:val="32"/>
        </w:rPr>
      </w:pPr>
      <w:r w:rsidRPr="00211C9E">
        <w:rPr>
          <w:rFonts w:cs="Arial"/>
          <w:b/>
          <w:color w:val="000080"/>
          <w:szCs w:val="32"/>
        </w:rPr>
        <w:t xml:space="preserve">Volume </w:t>
      </w:r>
      <w:r w:rsidR="007E5141">
        <w:rPr>
          <w:rFonts w:cs="Arial"/>
          <w:b/>
          <w:color w:val="000080"/>
          <w:szCs w:val="32"/>
        </w:rPr>
        <w:t>0</w:t>
      </w:r>
      <w:r w:rsidR="001242A5">
        <w:rPr>
          <w:rFonts w:cs="Arial"/>
          <w:b/>
          <w:color w:val="000080"/>
          <w:szCs w:val="32"/>
        </w:rPr>
        <w:t>5</w:t>
      </w:r>
      <w:r w:rsidR="000A04CE">
        <w:rPr>
          <w:rFonts w:cs="Arial"/>
          <w:b/>
          <w:color w:val="000080"/>
          <w:szCs w:val="32"/>
        </w:rPr>
        <w:t xml:space="preserve"> </w:t>
      </w:r>
      <w:r w:rsidRPr="00211C9E">
        <w:rPr>
          <w:rFonts w:cs="Arial"/>
          <w:b/>
          <w:color w:val="000080"/>
          <w:szCs w:val="32"/>
        </w:rPr>
        <w:t>–</w:t>
      </w:r>
      <w:r w:rsidR="00310BB7">
        <w:rPr>
          <w:rFonts w:cs="Arial"/>
          <w:b/>
          <w:color w:val="000080"/>
          <w:szCs w:val="32"/>
        </w:rPr>
        <w:t xml:space="preserve"> </w:t>
      </w:r>
      <w:r w:rsidR="00AB7444" w:rsidRPr="00AB7444">
        <w:rPr>
          <w:rFonts w:cs="Arial"/>
          <w:b/>
          <w:color w:val="000080"/>
          <w:szCs w:val="32"/>
        </w:rPr>
        <w:t>Relação de Materiais, Serviços e Orçamentos</w:t>
      </w:r>
    </w:p>
    <w:p w14:paraId="58A3D4CE" w14:textId="77777777" w:rsidR="00211C9E" w:rsidRPr="00211C9E" w:rsidRDefault="00017D0D" w:rsidP="00211C9E">
      <w:pPr>
        <w:jc w:val="center"/>
        <w:rPr>
          <w:rFonts w:cs="Arial"/>
          <w:b/>
          <w:color w:val="000080"/>
          <w:szCs w:val="32"/>
        </w:rPr>
      </w:pPr>
      <w:r>
        <w:rPr>
          <w:rFonts w:cs="Arial"/>
          <w:b/>
          <w:color w:val="000080"/>
          <w:szCs w:val="32"/>
        </w:rPr>
        <w:t>RIO DO PIRES</w:t>
      </w:r>
      <w:r w:rsidR="00211C9E" w:rsidRPr="00211C9E">
        <w:rPr>
          <w:rFonts w:cs="Arial"/>
          <w:b/>
          <w:color w:val="000080"/>
          <w:szCs w:val="32"/>
        </w:rPr>
        <w:t>-BA</w:t>
      </w:r>
    </w:p>
    <w:p w14:paraId="2027D301" w14:textId="77777777" w:rsidR="00211C9E" w:rsidRDefault="00211C9E" w:rsidP="00DD71E2">
      <w:pPr>
        <w:jc w:val="center"/>
        <w:rPr>
          <w:rFonts w:cs="Arial"/>
          <w:b/>
          <w:color w:val="000080"/>
          <w:szCs w:val="32"/>
        </w:rPr>
      </w:pPr>
    </w:p>
    <w:p w14:paraId="32D6A3FB" w14:textId="77777777" w:rsidR="00DD71E2" w:rsidRDefault="00DD71E2" w:rsidP="00DD71E2">
      <w:pPr>
        <w:jc w:val="center"/>
        <w:rPr>
          <w:rFonts w:cs="Arial"/>
          <w:b/>
          <w:color w:val="000080"/>
          <w:sz w:val="32"/>
          <w:szCs w:val="32"/>
        </w:rPr>
      </w:pPr>
      <w:r w:rsidRPr="00485B4C">
        <w:rPr>
          <w:rFonts w:cs="Arial"/>
          <w:b/>
          <w:color w:val="000080"/>
          <w:sz w:val="32"/>
          <w:szCs w:val="32"/>
        </w:rPr>
        <w:t>ÍNDICE</w:t>
      </w:r>
    </w:p>
    <w:p w14:paraId="6F5DAD1F" w14:textId="77777777" w:rsidR="004D5872" w:rsidRPr="00485B4C" w:rsidRDefault="004D5872" w:rsidP="00DD71E2">
      <w:pPr>
        <w:jc w:val="center"/>
        <w:rPr>
          <w:rFonts w:cs="Arial"/>
          <w:b/>
          <w:color w:val="000080"/>
          <w:sz w:val="32"/>
          <w:szCs w:val="32"/>
        </w:rPr>
      </w:pPr>
    </w:p>
    <w:bookmarkStart w:id="3" w:name="_GoBack"/>
    <w:bookmarkEnd w:id="3"/>
    <w:p w14:paraId="05F55375" w14:textId="4B4F9855" w:rsidR="00F35857" w:rsidRDefault="00CD3EF9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534303337" w:history="1">
        <w:r w:rsidR="00F35857" w:rsidRPr="00A1726B">
          <w:rPr>
            <w:rStyle w:val="Hyperlink"/>
            <w:noProof/>
          </w:rPr>
          <w:t>APRESENTAÇÃO</w:t>
        </w:r>
        <w:r w:rsidR="00F35857">
          <w:rPr>
            <w:noProof/>
            <w:webHidden/>
          </w:rPr>
          <w:tab/>
        </w:r>
        <w:r w:rsidR="00F35857">
          <w:rPr>
            <w:noProof/>
            <w:webHidden/>
          </w:rPr>
          <w:fldChar w:fldCharType="begin"/>
        </w:r>
        <w:r w:rsidR="00F35857">
          <w:rPr>
            <w:noProof/>
            <w:webHidden/>
          </w:rPr>
          <w:instrText xml:space="preserve"> PAGEREF _Toc534303337 \h </w:instrText>
        </w:r>
        <w:r w:rsidR="00F35857">
          <w:rPr>
            <w:noProof/>
            <w:webHidden/>
          </w:rPr>
        </w:r>
        <w:r w:rsidR="00F35857">
          <w:rPr>
            <w:noProof/>
            <w:webHidden/>
          </w:rPr>
          <w:fldChar w:fldCharType="separate"/>
        </w:r>
        <w:r w:rsidR="00152AD2">
          <w:rPr>
            <w:noProof/>
            <w:webHidden/>
          </w:rPr>
          <w:t>12</w:t>
        </w:r>
        <w:r w:rsidR="00F35857">
          <w:rPr>
            <w:noProof/>
            <w:webHidden/>
          </w:rPr>
          <w:fldChar w:fldCharType="end"/>
        </w:r>
      </w:hyperlink>
    </w:p>
    <w:p w14:paraId="2F8F696D" w14:textId="6829B8B8" w:rsidR="00F35857" w:rsidRDefault="00F35857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4303338" w:history="1">
        <w:r w:rsidRPr="00A1726B">
          <w:rPr>
            <w:rStyle w:val="Hyperlink"/>
            <w:noProof/>
          </w:rPr>
          <w:t>1 INTRODUÇÃO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_Toc534303338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52AD2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BCC3DBC" w14:textId="5A2694D3" w:rsidR="00F35857" w:rsidRDefault="00F35857">
      <w:pPr>
        <w:pStyle w:val="Sumrio2"/>
        <w:rPr>
          <w:rFonts w:asciiTheme="minorHAnsi" w:eastAsiaTheme="minorEastAsia" w:hAnsiTheme="minorHAnsi" w:cstheme="minorBidi"/>
          <w:sz w:val="22"/>
        </w:rPr>
      </w:pPr>
      <w:hyperlink w:anchor="_Toc534303339" w:history="1">
        <w:r w:rsidRPr="00A1726B">
          <w:rPr>
            <w:rStyle w:val="Hyperlink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1.1</w:t>
        </w:r>
        <w:r w:rsidRPr="00A1726B">
          <w:rPr>
            <w:rStyle w:val="Hyperlink"/>
          </w:rPr>
          <w:t xml:space="preserve"> Critérios de Quantificação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_Toc534303339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52AD2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5569258B" w14:textId="47FB0D86" w:rsidR="00F35857" w:rsidRDefault="00F35857">
      <w:pPr>
        <w:pStyle w:val="Sumrio2"/>
        <w:rPr>
          <w:rFonts w:asciiTheme="minorHAnsi" w:eastAsiaTheme="minorEastAsia" w:hAnsiTheme="minorHAnsi" w:cstheme="minorBidi"/>
          <w:sz w:val="22"/>
        </w:rPr>
      </w:pPr>
      <w:hyperlink w:anchor="_Toc534303340" w:history="1">
        <w:r w:rsidRPr="00A1726B">
          <w:rPr>
            <w:rStyle w:val="Hyperlink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1.2</w:t>
        </w:r>
        <w:r w:rsidRPr="00A1726B">
          <w:rPr>
            <w:rStyle w:val="Hyperlink"/>
          </w:rPr>
          <w:t xml:space="preserve"> Critérios de Orçamentação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_Toc534303340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52AD2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3DD233F1" w14:textId="6C23C854" w:rsidR="00F35857" w:rsidRDefault="00F35857">
      <w:pPr>
        <w:pStyle w:val="Sumrio2"/>
        <w:rPr>
          <w:rFonts w:asciiTheme="minorHAnsi" w:eastAsiaTheme="minorEastAsia" w:hAnsiTheme="minorHAnsi" w:cstheme="minorBidi"/>
          <w:sz w:val="22"/>
        </w:rPr>
      </w:pPr>
      <w:hyperlink w:anchor="_Toc534303341" w:history="1">
        <w:r w:rsidRPr="00A1726B">
          <w:rPr>
            <w:rStyle w:val="Hyperlink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1.3</w:t>
        </w:r>
        <w:r w:rsidRPr="00A1726B">
          <w:rPr>
            <w:rStyle w:val="Hyperlink"/>
          </w:rPr>
          <w:t xml:space="preserve"> Ficha Técnica do Sistema Projetado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_Toc534303341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52AD2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441F7459" w14:textId="45DD5F9D" w:rsidR="00F35857" w:rsidRDefault="00F35857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4303342" w:history="1">
        <w:r w:rsidRPr="00A1726B">
          <w:rPr>
            <w:rStyle w:val="Hyperlink"/>
            <w:noProof/>
          </w:rPr>
          <w:t>2 PLANILHAS DE QUANTITATIVOS E ORÇAMENTOS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_Toc534303342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52AD2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5BF6555" w14:textId="09D12BF4" w:rsidR="00F35857" w:rsidRDefault="00F35857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4303343" w:history="1">
        <w:r w:rsidRPr="00A1726B">
          <w:rPr>
            <w:rStyle w:val="Hyperlink"/>
            <w:noProof/>
          </w:rPr>
          <w:t>3 ANEXOS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_Toc534303343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52AD2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1049000" w14:textId="1468724B" w:rsidR="00485B4C" w:rsidRDefault="00CD3EF9">
      <w:pPr>
        <w:rPr>
          <w:b/>
          <w:bCs/>
        </w:rPr>
      </w:pPr>
      <w:r>
        <w:rPr>
          <w:sz w:val="20"/>
        </w:rPr>
        <w:fldChar w:fldCharType="end"/>
      </w:r>
    </w:p>
    <w:p w14:paraId="571543D7" w14:textId="77777777" w:rsidR="004D5872" w:rsidRDefault="00834B72" w:rsidP="00834B72">
      <w:pPr>
        <w:jc w:val="center"/>
        <w:rPr>
          <w:b/>
          <w:bCs/>
        </w:rPr>
      </w:pPr>
      <w:r>
        <w:rPr>
          <w:b/>
          <w:bCs/>
        </w:rPr>
        <w:br w:type="page"/>
      </w:r>
    </w:p>
    <w:p w14:paraId="65D8620D" w14:textId="77777777" w:rsidR="004D5872" w:rsidRDefault="004D5872" w:rsidP="004D5872">
      <w:pPr>
        <w:pStyle w:val="PargrafodaLista"/>
        <w:ind w:firstLine="0"/>
        <w:jc w:val="center"/>
      </w:pPr>
    </w:p>
    <w:p w14:paraId="3936697C" w14:textId="77777777" w:rsidR="00334431" w:rsidRDefault="00B44D70" w:rsidP="004D5872">
      <w:pPr>
        <w:pStyle w:val="PargrafodaLista"/>
        <w:ind w:firstLine="0"/>
        <w:jc w:val="center"/>
        <w:rPr>
          <w:rFonts w:cs="Arial"/>
          <w:b/>
          <w:color w:val="000080"/>
          <w:sz w:val="32"/>
          <w:szCs w:val="32"/>
        </w:rPr>
      </w:pPr>
      <w:r>
        <w:rPr>
          <w:rFonts w:cs="Arial"/>
          <w:b/>
          <w:color w:val="000080"/>
          <w:sz w:val="32"/>
          <w:szCs w:val="32"/>
        </w:rPr>
        <w:t>LISTA</w:t>
      </w:r>
      <w:r w:rsidR="00CD3EF9">
        <w:rPr>
          <w:rFonts w:cs="Arial"/>
          <w:b/>
          <w:color w:val="000080"/>
          <w:sz w:val="32"/>
          <w:szCs w:val="32"/>
        </w:rPr>
        <w:t xml:space="preserve"> DE ANEXOS</w:t>
      </w:r>
    </w:p>
    <w:p w14:paraId="77798EF0" w14:textId="77777777" w:rsidR="00CD3EF9" w:rsidRDefault="00CD3EF9" w:rsidP="002A4124">
      <w:pPr>
        <w:pStyle w:val="CabealhodoSumrio"/>
      </w:pPr>
    </w:p>
    <w:p w14:paraId="3B8B4046" w14:textId="34B7CB2A" w:rsidR="00F35857" w:rsidRDefault="007848ED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90E44">
        <w:fldChar w:fldCharType="begin"/>
      </w:r>
      <w:r w:rsidRPr="00290E44">
        <w:instrText xml:space="preserve"> TOC \f \n \h \z \t "Anexo Número;1" </w:instrText>
      </w:r>
      <w:r w:rsidRPr="00290E44">
        <w:fldChar w:fldCharType="separate"/>
      </w:r>
      <w:hyperlink w:anchor="_Toc534303333" w:history="1">
        <w:r w:rsidR="00F35857" w:rsidRPr="007D01AA">
          <w:rPr>
            <w:rStyle w:val="Hyperlink"/>
            <w:noProof/>
          </w:rPr>
          <w:t>ANEXO I - PLANILHA ORÇAMENTÁRIA</w:t>
        </w:r>
      </w:hyperlink>
    </w:p>
    <w:p w14:paraId="682DA0C8" w14:textId="525468E4" w:rsidR="00F35857" w:rsidRDefault="00F35857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4303334" w:history="1">
        <w:r w:rsidRPr="007D01AA">
          <w:rPr>
            <w:rStyle w:val="Hyperlink"/>
            <w:noProof/>
          </w:rPr>
          <w:t>ANEXO II - MEMORIAIS DE CÁLCULOS E QUANTITATIVOS</w:t>
        </w:r>
      </w:hyperlink>
    </w:p>
    <w:p w14:paraId="3DADF452" w14:textId="269EF78A" w:rsidR="00211C9E" w:rsidRPr="003F587F" w:rsidRDefault="007848ED" w:rsidP="00290E44">
      <w:pPr>
        <w:pStyle w:val="Ttulo1"/>
        <w:numPr>
          <w:ilvl w:val="0"/>
          <w:numId w:val="0"/>
        </w:numPr>
        <w:ind w:left="432" w:hanging="432"/>
      </w:pPr>
      <w:r w:rsidRPr="00290E44">
        <w:fldChar w:fldCharType="end"/>
      </w:r>
      <w:r w:rsidR="00334431">
        <w:br w:type="page"/>
      </w:r>
      <w:bookmarkStart w:id="4" w:name="_Toc534303337"/>
      <w:r w:rsidR="00391CD6" w:rsidRPr="003F587F">
        <w:lastRenderedPageBreak/>
        <w:t>APRESENTAÇÃO</w:t>
      </w:r>
      <w:bookmarkEnd w:id="4"/>
    </w:p>
    <w:p w14:paraId="5582C9A6" w14:textId="77777777" w:rsidR="00211C9E" w:rsidRPr="00211C9E" w:rsidRDefault="00211C9E" w:rsidP="00211C9E"/>
    <w:p w14:paraId="157ED9AC" w14:textId="77777777" w:rsidR="00211C9E" w:rsidRDefault="00211C9E" w:rsidP="00211C9E">
      <w:pPr>
        <w:pStyle w:val="PargrafodaLista"/>
      </w:pPr>
      <w:r>
        <w:t xml:space="preserve">Verificado os problemas de saneamento existentes nos municípios de Paramirim e Rio do Pires, no estado da Bahia, após a não conclusão das obras do sistema de esgotamento sanitário, a </w:t>
      </w:r>
      <w:r>
        <w:rPr>
          <w:b/>
        </w:rPr>
        <w:t>CODEVASF</w:t>
      </w:r>
      <w:r w:rsidRPr="009F0389">
        <w:t xml:space="preserve"> – Companhia de Desenvolvimento dos Vales do São Francisco e do Parnaíba</w:t>
      </w:r>
      <w:r>
        <w:t>,</w:t>
      </w:r>
      <w:r w:rsidRPr="009F0389">
        <w:t xml:space="preserve"> </w:t>
      </w:r>
      <w:r>
        <w:t>e</w:t>
      </w:r>
      <w:r w:rsidRPr="009F0389">
        <w:t>mpresa pública vinculada ao Ministério da Integração Nacional</w:t>
      </w:r>
      <w:r>
        <w:t xml:space="preserve">, realizou licitação para elaboração de projeto básico de engenharia </w:t>
      </w:r>
      <w:r w:rsidRPr="00BE3B9D">
        <w:t xml:space="preserve">com o objetivo de verificar, avaliar, retificar, adequar e complementar os serviços de ampliação e/ou implantação de </w:t>
      </w:r>
      <w:r>
        <w:t xml:space="preserve">unidades integrantes dos </w:t>
      </w:r>
      <w:r w:rsidRPr="00BE3B9D">
        <w:t xml:space="preserve">sistemas de esgotamento sanitário </w:t>
      </w:r>
      <w:r>
        <w:t>dos dois municípios</w:t>
      </w:r>
      <w:r w:rsidRPr="00BE3B9D">
        <w:t>, compreendendo: redes coletoras, estações elevatórias, linhas de recalque, estações de tratamento e emissários, incluindo instalações elétricas e hidráulicas, estruturas em concreto</w:t>
      </w:r>
      <w:r>
        <w:t xml:space="preserve">, </w:t>
      </w:r>
      <w:r w:rsidRPr="00BE3B9D">
        <w:t>projetos urbanísticos e de drenagem e respectivas avaliações ambientais dos sistemas a serem implantados.</w:t>
      </w:r>
    </w:p>
    <w:p w14:paraId="3E715255" w14:textId="77777777" w:rsidR="00211C9E" w:rsidRPr="004651FF" w:rsidRDefault="00211C9E" w:rsidP="00211C9E">
      <w:pPr>
        <w:pStyle w:val="PargrafodaLista"/>
      </w:pPr>
      <w:r w:rsidRPr="004651FF">
        <w:t xml:space="preserve">Em prosseguimento ao processo licitatório, os serviços foram conferidos à empresa FESTI &amp; FESTI CONSULTORIA E PLANEJAMENTO LTDA. EPP. Os principais dados e informações que caracterizaram o </w:t>
      </w:r>
      <w:r w:rsidR="00982492">
        <w:t>c</w:t>
      </w:r>
      <w:r w:rsidRPr="004651FF">
        <w:t>ontrato são</w:t>
      </w:r>
      <w:r w:rsidR="00982492">
        <w:t>:</w:t>
      </w:r>
    </w:p>
    <w:p w14:paraId="1C705F39" w14:textId="77777777" w:rsidR="00211C9E" w:rsidRPr="00A20154" w:rsidRDefault="00211C9E" w:rsidP="00211C9E">
      <w:pPr>
        <w:pStyle w:val="PargrafodaLista"/>
        <w:rPr>
          <w:rFonts w:cs="Arial"/>
          <w:sz w:val="22"/>
          <w:szCs w:val="22"/>
        </w:rPr>
      </w:pPr>
      <w:r w:rsidRPr="00A20154">
        <w:rPr>
          <w:rFonts w:eastAsia="SymbolMT" w:hint="eastAsia"/>
        </w:rPr>
        <w:t>−</w:t>
      </w:r>
      <w:r w:rsidRPr="00A20154">
        <w:rPr>
          <w:rFonts w:eastAsia="SymbolMT"/>
        </w:rPr>
        <w:t xml:space="preserve"> </w:t>
      </w:r>
      <w:r w:rsidRPr="00A20154">
        <w:t xml:space="preserve">Tipo/Identificação da Licitação: </w:t>
      </w:r>
      <w:r w:rsidRPr="00A20154">
        <w:rPr>
          <w:rFonts w:cs="Arial"/>
          <w:b/>
          <w:sz w:val="22"/>
          <w:szCs w:val="22"/>
        </w:rPr>
        <w:t>RDC – ELETRÔNICO / EDITAL Nº 9/2017</w:t>
      </w:r>
    </w:p>
    <w:p w14:paraId="1E01C71B" w14:textId="77777777" w:rsidR="00211C9E" w:rsidRPr="0052492F" w:rsidRDefault="00211C9E" w:rsidP="00211C9E">
      <w:pPr>
        <w:pStyle w:val="PargrafodaLista"/>
        <w:rPr>
          <w:b/>
        </w:rPr>
      </w:pPr>
      <w:r w:rsidRPr="00A20154">
        <w:rPr>
          <w:rFonts w:eastAsia="SymbolMT" w:hint="eastAsia"/>
        </w:rPr>
        <w:t>−</w:t>
      </w:r>
      <w:r w:rsidRPr="00A20154">
        <w:rPr>
          <w:rFonts w:eastAsia="SymbolMT"/>
        </w:rPr>
        <w:t xml:space="preserve"> </w:t>
      </w:r>
      <w:r w:rsidRPr="00A20154">
        <w:t xml:space="preserve">Data da Licitação: </w:t>
      </w:r>
      <w:r w:rsidRPr="0052492F">
        <w:rPr>
          <w:b/>
        </w:rPr>
        <w:t>11/07/2017;</w:t>
      </w:r>
    </w:p>
    <w:p w14:paraId="45400F88" w14:textId="77777777" w:rsidR="00211C9E" w:rsidRPr="0052492F" w:rsidRDefault="00211C9E" w:rsidP="00211C9E">
      <w:pPr>
        <w:pStyle w:val="PargrafodaLista"/>
      </w:pPr>
      <w:r w:rsidRPr="00A20154">
        <w:rPr>
          <w:rFonts w:eastAsia="SymbolMT" w:hint="eastAsia"/>
        </w:rPr>
        <w:t>−</w:t>
      </w:r>
      <w:r>
        <w:rPr>
          <w:rFonts w:eastAsia="SymbolMT" w:hint="eastAsia"/>
        </w:rPr>
        <w:t xml:space="preserve"> </w:t>
      </w:r>
      <w:r w:rsidRPr="0052492F">
        <w:t>P</w:t>
      </w:r>
      <w:r>
        <w:t>rocesso</w:t>
      </w:r>
      <w:r w:rsidRPr="0052492F">
        <w:t xml:space="preserve"> Nº: </w:t>
      </w:r>
      <w:r w:rsidRPr="00E20267">
        <w:rPr>
          <w:b/>
        </w:rPr>
        <w:t>59500.000331/2017-16</w:t>
      </w:r>
      <w:r w:rsidR="003F587F">
        <w:rPr>
          <w:b/>
        </w:rPr>
        <w:t>;</w:t>
      </w:r>
    </w:p>
    <w:p w14:paraId="45A09B23" w14:textId="77777777" w:rsidR="00211C9E" w:rsidRPr="0052492F" w:rsidRDefault="00211C9E" w:rsidP="00211C9E">
      <w:pPr>
        <w:pStyle w:val="PargrafodaLista"/>
      </w:pPr>
      <w:r w:rsidRPr="0052492F">
        <w:rPr>
          <w:rFonts w:eastAsia="SymbolMT" w:hint="eastAsia"/>
        </w:rPr>
        <w:t>−</w:t>
      </w:r>
      <w:r w:rsidRPr="0052492F">
        <w:rPr>
          <w:rFonts w:eastAsia="SymbolMT"/>
        </w:rPr>
        <w:t xml:space="preserve"> </w:t>
      </w:r>
      <w:r w:rsidRPr="0052492F">
        <w:t xml:space="preserve">Contrato n°: </w:t>
      </w:r>
      <w:r w:rsidRPr="00E20267">
        <w:rPr>
          <w:b/>
        </w:rPr>
        <w:t>0</w:t>
      </w:r>
      <w:r w:rsidR="00B15221">
        <w:rPr>
          <w:b/>
        </w:rPr>
        <w:t>.</w:t>
      </w:r>
      <w:r w:rsidRPr="00E20267">
        <w:rPr>
          <w:b/>
        </w:rPr>
        <w:t>058</w:t>
      </w:r>
      <w:r w:rsidR="00B15221">
        <w:rPr>
          <w:b/>
        </w:rPr>
        <w:t>.</w:t>
      </w:r>
      <w:r w:rsidRPr="00E20267">
        <w:rPr>
          <w:b/>
        </w:rPr>
        <w:t>00</w:t>
      </w:r>
      <w:r w:rsidR="00B15221">
        <w:rPr>
          <w:b/>
        </w:rPr>
        <w:t>/</w:t>
      </w:r>
      <w:r w:rsidRPr="00E20267">
        <w:rPr>
          <w:b/>
        </w:rPr>
        <w:t>2017;</w:t>
      </w:r>
    </w:p>
    <w:p w14:paraId="3D6C798A" w14:textId="77777777" w:rsidR="00211C9E" w:rsidRDefault="00211C9E" w:rsidP="00211C9E">
      <w:pPr>
        <w:pStyle w:val="PargrafodaLista"/>
        <w:rPr>
          <w:b/>
        </w:rPr>
      </w:pPr>
      <w:r w:rsidRPr="0052492F">
        <w:rPr>
          <w:rFonts w:eastAsia="SymbolMT" w:hint="eastAsia"/>
        </w:rPr>
        <w:t>−</w:t>
      </w:r>
      <w:r w:rsidRPr="0052492F">
        <w:rPr>
          <w:rFonts w:eastAsia="SymbolMT"/>
        </w:rPr>
        <w:t xml:space="preserve"> </w:t>
      </w:r>
      <w:r w:rsidRPr="0052492F">
        <w:t xml:space="preserve">Data da Assinatura do Contrato: </w:t>
      </w:r>
      <w:r w:rsidRPr="00E20267">
        <w:rPr>
          <w:b/>
        </w:rPr>
        <w:t>19/10/2017;</w:t>
      </w:r>
    </w:p>
    <w:p w14:paraId="057F6539" w14:textId="77777777" w:rsidR="00423AE6" w:rsidRPr="00423AE6" w:rsidRDefault="00423AE6" w:rsidP="00211C9E">
      <w:pPr>
        <w:pStyle w:val="PargrafodaLista"/>
        <w:rPr>
          <w:b/>
        </w:rPr>
      </w:pPr>
      <w:r w:rsidRPr="0052492F">
        <w:rPr>
          <w:rFonts w:eastAsia="SymbolMT" w:hint="eastAsia"/>
        </w:rPr>
        <w:t>−</w:t>
      </w:r>
      <w:r>
        <w:t xml:space="preserve"> Data da Emissão da Ordem de Serviço: </w:t>
      </w:r>
      <w:r>
        <w:rPr>
          <w:b/>
        </w:rPr>
        <w:t>20/11/2017;</w:t>
      </w:r>
    </w:p>
    <w:p w14:paraId="035AF721" w14:textId="77777777" w:rsidR="00211C9E" w:rsidRDefault="00211C9E" w:rsidP="00211C9E">
      <w:pPr>
        <w:pStyle w:val="PargrafodaLista"/>
      </w:pPr>
      <w:r w:rsidRPr="0052492F">
        <w:rPr>
          <w:rFonts w:eastAsia="SymbolMT" w:hint="eastAsia"/>
        </w:rPr>
        <w:t>−</w:t>
      </w:r>
      <w:r w:rsidRPr="0052492F">
        <w:rPr>
          <w:rFonts w:eastAsia="SymbolMT"/>
        </w:rPr>
        <w:t xml:space="preserve"> </w:t>
      </w:r>
      <w:r w:rsidRPr="0052492F">
        <w:t xml:space="preserve">Prazo de Execução: </w:t>
      </w:r>
      <w:r w:rsidRPr="00E20267">
        <w:rPr>
          <w:b/>
        </w:rPr>
        <w:t>120 dias</w:t>
      </w:r>
      <w:r>
        <w:rPr>
          <w:b/>
        </w:rPr>
        <w:t xml:space="preserve"> </w:t>
      </w:r>
      <w:r>
        <w:t xml:space="preserve">(estabelecido </w:t>
      </w:r>
      <w:r w:rsidR="00423AE6">
        <w:t>a</w:t>
      </w:r>
      <w:r>
        <w:t xml:space="preserve"> partir da emissão da ordem</w:t>
      </w:r>
      <w:r w:rsidR="00423AE6">
        <w:tab/>
      </w:r>
      <w:r>
        <w:t>de serviço</w:t>
      </w:r>
      <w:r w:rsidR="00D8620F">
        <w:t>);</w:t>
      </w:r>
    </w:p>
    <w:p w14:paraId="53C76209" w14:textId="77777777" w:rsidR="002868F6" w:rsidRPr="002868F6" w:rsidRDefault="002868F6" w:rsidP="00211C9E">
      <w:pPr>
        <w:pStyle w:val="PargrafodaLista"/>
      </w:pPr>
      <w:r w:rsidRPr="0052492F">
        <w:rPr>
          <w:rFonts w:eastAsia="SymbolMT" w:hint="eastAsia"/>
        </w:rPr>
        <w:t>−</w:t>
      </w:r>
      <w:r w:rsidRPr="0052492F">
        <w:rPr>
          <w:rFonts w:eastAsia="SymbolMT"/>
        </w:rPr>
        <w:t xml:space="preserve"> </w:t>
      </w:r>
      <w:r>
        <w:t>Aditivo de Prazo</w:t>
      </w:r>
      <w:r w:rsidRPr="0052492F">
        <w:t xml:space="preserve">: </w:t>
      </w:r>
      <w:r>
        <w:rPr>
          <w:b/>
        </w:rPr>
        <w:t>60</w:t>
      </w:r>
      <w:r w:rsidRPr="00E20267">
        <w:rPr>
          <w:b/>
        </w:rPr>
        <w:t xml:space="preserve"> dias</w:t>
      </w:r>
      <w:r w:rsidR="00B44D70">
        <w:rPr>
          <w:b/>
        </w:rPr>
        <w:t>;</w:t>
      </w:r>
    </w:p>
    <w:p w14:paraId="2308E430" w14:textId="77777777" w:rsidR="00211C9E" w:rsidRDefault="00211C9E" w:rsidP="00423AE6">
      <w:pPr>
        <w:pStyle w:val="PargrafodaLista"/>
        <w:rPr>
          <w:lang w:eastAsia="x-none"/>
        </w:rPr>
      </w:pPr>
      <w:r w:rsidRPr="0052492F">
        <w:rPr>
          <w:rFonts w:eastAsia="SymbolMT" w:hint="eastAsia"/>
        </w:rPr>
        <w:t>−</w:t>
      </w:r>
      <w:r w:rsidRPr="0052492F">
        <w:rPr>
          <w:rFonts w:eastAsia="SymbolMT"/>
        </w:rPr>
        <w:t xml:space="preserve"> </w:t>
      </w:r>
      <w:r w:rsidRPr="0052492F">
        <w:t xml:space="preserve">Valor do Contrato: </w:t>
      </w:r>
      <w:r w:rsidRPr="00E20267">
        <w:rPr>
          <w:b/>
        </w:rPr>
        <w:t>R$ 331.231,48</w:t>
      </w:r>
      <w:r w:rsidR="00D8620F">
        <w:rPr>
          <w:b/>
        </w:rPr>
        <w:t>.</w:t>
      </w:r>
    </w:p>
    <w:p w14:paraId="2726D503" w14:textId="59F0550F" w:rsidR="00F35857" w:rsidRDefault="00F35857">
      <w:pPr>
        <w:spacing w:before="0" w:after="0"/>
        <w:jc w:val="left"/>
        <w:rPr>
          <w:lang w:eastAsia="x-none"/>
        </w:rPr>
      </w:pPr>
      <w:r>
        <w:rPr>
          <w:lang w:eastAsia="x-none"/>
        </w:rPr>
        <w:br w:type="page"/>
      </w:r>
    </w:p>
    <w:p w14:paraId="428F4911" w14:textId="77777777" w:rsidR="00F35857" w:rsidRDefault="00F35857" w:rsidP="00F35857">
      <w:pPr>
        <w:pStyle w:val="Legenda"/>
        <w:rPr>
          <w:b/>
        </w:rPr>
      </w:pPr>
      <w:r>
        <w:lastRenderedPageBreak/>
        <w:t>Tabela Resumo do Projeto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450"/>
        <w:gridCol w:w="2393"/>
        <w:gridCol w:w="2502"/>
      </w:tblGrid>
      <w:tr w:rsidR="00F35857" w:rsidRPr="00C34179" w14:paraId="0A235A88" w14:textId="77777777" w:rsidTr="00AD163A">
        <w:trPr>
          <w:trHeight w:val="406"/>
        </w:trPr>
        <w:tc>
          <w:tcPr>
            <w:tcW w:w="1668" w:type="dxa"/>
            <w:shd w:val="clear" w:color="auto" w:fill="auto"/>
          </w:tcPr>
          <w:p w14:paraId="0DF2ED91" w14:textId="77777777" w:rsidR="00F35857" w:rsidRPr="00C34179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450" w:type="dxa"/>
            <w:shd w:val="clear" w:color="auto" w:fill="F7CAAC"/>
          </w:tcPr>
          <w:p w14:paraId="3B9085BA" w14:textId="77777777" w:rsidR="00F35857" w:rsidRPr="00C34179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População Atendid</w:t>
            </w:r>
            <w:r>
              <w:rPr>
                <w:rFonts w:cs="Arial"/>
                <w:b/>
                <w:bCs/>
                <w:sz w:val="20"/>
              </w:rPr>
              <w:t>a</w:t>
            </w:r>
          </w:p>
        </w:tc>
        <w:tc>
          <w:tcPr>
            <w:tcW w:w="2393" w:type="dxa"/>
            <w:shd w:val="clear" w:color="auto" w:fill="auto"/>
          </w:tcPr>
          <w:p w14:paraId="3267174C" w14:textId="77777777" w:rsidR="00F35857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Projeção Fim de Plano</w:t>
            </w:r>
          </w:p>
          <w:p w14:paraId="37F59993" w14:textId="77777777" w:rsidR="00F35857" w:rsidRPr="008E174D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(2042)</w:t>
            </w:r>
          </w:p>
        </w:tc>
        <w:tc>
          <w:tcPr>
            <w:tcW w:w="2502" w:type="dxa"/>
            <w:shd w:val="clear" w:color="auto" w:fill="F7CAAC"/>
          </w:tcPr>
          <w:p w14:paraId="64116382" w14:textId="77777777" w:rsidR="00F35857" w:rsidRPr="004E2997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7.295</w:t>
            </w:r>
            <w:r w:rsidRPr="00880706">
              <w:rPr>
                <w:b/>
                <w:bCs/>
                <w:sz w:val="20"/>
              </w:rPr>
              <w:t xml:space="preserve"> hab.</w:t>
            </w:r>
          </w:p>
        </w:tc>
      </w:tr>
      <w:tr w:rsidR="00F35857" w:rsidRPr="00C34179" w14:paraId="3AABE161" w14:textId="77777777" w:rsidTr="00AD163A">
        <w:trPr>
          <w:trHeight w:val="230"/>
        </w:trPr>
        <w:tc>
          <w:tcPr>
            <w:tcW w:w="166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</w:tcBorders>
            <w:shd w:val="clear" w:color="auto" w:fill="auto"/>
          </w:tcPr>
          <w:p w14:paraId="0954C0E4" w14:textId="77777777" w:rsidR="00F35857" w:rsidRPr="00C34179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Rede Coletora de Esgotos</w:t>
            </w:r>
          </w:p>
        </w:tc>
        <w:tc>
          <w:tcPr>
            <w:tcW w:w="2450" w:type="dxa"/>
            <w:tcBorders>
              <w:top w:val="single" w:sz="8" w:space="0" w:color="ED7D31"/>
              <w:bottom w:val="single" w:sz="8" w:space="0" w:color="ED7D31"/>
            </w:tcBorders>
            <w:shd w:val="clear" w:color="auto" w:fill="F7CAAC"/>
          </w:tcPr>
          <w:p w14:paraId="1378A81F" w14:textId="77777777" w:rsidR="00F35857" w:rsidRPr="00C34179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>Bacias de Contribuição</w:t>
            </w:r>
          </w:p>
          <w:p w14:paraId="16D67712" w14:textId="77777777" w:rsidR="00F35857" w:rsidRPr="00C34179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</w:p>
          <w:p w14:paraId="3CA29DCB" w14:textId="77777777" w:rsidR="00F35857" w:rsidRPr="00C34179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</w:p>
          <w:p w14:paraId="458C4DB0" w14:textId="77777777" w:rsidR="00F35857" w:rsidRPr="00C34179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>Tubulação de PVC</w:t>
            </w:r>
            <w:r>
              <w:rPr>
                <w:rFonts w:cs="Arial"/>
                <w:sz w:val="20"/>
              </w:rPr>
              <w:t xml:space="preserve"> com área de expansão</w:t>
            </w:r>
          </w:p>
        </w:tc>
        <w:tc>
          <w:tcPr>
            <w:tcW w:w="2393" w:type="dxa"/>
            <w:tcBorders>
              <w:top w:val="single" w:sz="8" w:space="0" w:color="ED7D31"/>
              <w:bottom w:val="single" w:sz="8" w:space="0" w:color="ED7D31"/>
            </w:tcBorders>
            <w:shd w:val="clear" w:color="auto" w:fill="auto"/>
          </w:tcPr>
          <w:p w14:paraId="328D23B8" w14:textId="77777777" w:rsidR="00F35857" w:rsidRPr="00C34179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>Bacia 1</w:t>
            </w:r>
          </w:p>
          <w:p w14:paraId="6BA007F5" w14:textId="77777777" w:rsidR="00F35857" w:rsidRPr="00C34179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 xml:space="preserve">Bacia </w:t>
            </w:r>
            <w:r>
              <w:rPr>
                <w:rFonts w:cs="Arial"/>
                <w:sz w:val="20"/>
              </w:rPr>
              <w:t>2</w:t>
            </w:r>
          </w:p>
          <w:p w14:paraId="755E3218" w14:textId="77777777" w:rsidR="00F35857" w:rsidRPr="00C34179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 xml:space="preserve">Bacia </w:t>
            </w:r>
            <w:r>
              <w:rPr>
                <w:rFonts w:cs="Arial"/>
                <w:sz w:val="20"/>
              </w:rPr>
              <w:t>3</w:t>
            </w:r>
          </w:p>
          <w:p w14:paraId="39B4B8BB" w14:textId="77777777" w:rsidR="00F35857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</w:p>
          <w:p w14:paraId="651FBB11" w14:textId="77777777" w:rsidR="00F35857" w:rsidRPr="00C34179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>DN 150</w:t>
            </w:r>
          </w:p>
        </w:tc>
        <w:tc>
          <w:tcPr>
            <w:tcW w:w="2502" w:type="dxa"/>
            <w:tcBorders>
              <w:top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7CAAC"/>
          </w:tcPr>
          <w:p w14:paraId="0D5872EA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28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70</w:t>
            </w:r>
            <w:r w:rsidRPr="00880706">
              <w:rPr>
                <w:b/>
                <w:bCs/>
                <w:sz w:val="20"/>
              </w:rPr>
              <w:t xml:space="preserve"> ha</w:t>
            </w:r>
          </w:p>
          <w:p w14:paraId="153D3887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104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24</w:t>
            </w:r>
            <w:r w:rsidRPr="00880706">
              <w:rPr>
                <w:b/>
                <w:bCs/>
                <w:sz w:val="20"/>
              </w:rPr>
              <w:t xml:space="preserve"> ha</w:t>
            </w:r>
          </w:p>
          <w:p w14:paraId="68AE4B63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42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90</w:t>
            </w:r>
            <w:r w:rsidRPr="00880706">
              <w:rPr>
                <w:b/>
                <w:bCs/>
                <w:sz w:val="20"/>
              </w:rPr>
              <w:t xml:space="preserve"> ha</w:t>
            </w:r>
          </w:p>
          <w:p w14:paraId="018F0596" w14:textId="77777777" w:rsidR="00F35857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b/>
                <w:bCs/>
                <w:sz w:val="20"/>
              </w:rPr>
            </w:pPr>
          </w:p>
          <w:p w14:paraId="66D5FF31" w14:textId="77777777" w:rsidR="00F35857" w:rsidRPr="00C34179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37.402,67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</w:tc>
      </w:tr>
      <w:tr w:rsidR="00F35857" w:rsidRPr="00C34179" w14:paraId="47411B23" w14:textId="77777777" w:rsidTr="00AD163A">
        <w:trPr>
          <w:trHeight w:val="142"/>
        </w:trPr>
        <w:tc>
          <w:tcPr>
            <w:tcW w:w="1668" w:type="dxa"/>
            <w:shd w:val="clear" w:color="auto" w:fill="auto"/>
          </w:tcPr>
          <w:p w14:paraId="6EF21EBA" w14:textId="77777777" w:rsidR="00F35857" w:rsidRPr="00C34179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Estações de Bombeamento</w:t>
            </w:r>
          </w:p>
        </w:tc>
        <w:tc>
          <w:tcPr>
            <w:tcW w:w="2450" w:type="dxa"/>
            <w:shd w:val="clear" w:color="auto" w:fill="F7CAAC"/>
          </w:tcPr>
          <w:p w14:paraId="5991B344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EBE-1</w:t>
            </w:r>
          </w:p>
          <w:p w14:paraId="45970E8C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4F15D857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14196663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2D79A335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EBE-2</w:t>
            </w:r>
          </w:p>
          <w:p w14:paraId="2E76E76B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2298D26F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5BCDA8A4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BCB7DE1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EBE-3</w:t>
            </w:r>
          </w:p>
          <w:p w14:paraId="48A92CEE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1D2D7A9C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4C56578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53D2B2A4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Vazão da Bomba </w:t>
            </w:r>
          </w:p>
          <w:p w14:paraId="551C15C5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AMT </w:t>
            </w:r>
          </w:p>
          <w:p w14:paraId="317BF864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Potência</w:t>
            </w:r>
          </w:p>
          <w:p w14:paraId="7BF4D54A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Bombas Instaladas</w:t>
            </w:r>
          </w:p>
          <w:p w14:paraId="7AA7643A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Vazão da Bomba </w:t>
            </w:r>
          </w:p>
          <w:p w14:paraId="02BCF817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AMT</w:t>
            </w:r>
          </w:p>
          <w:p w14:paraId="268636F1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Potência </w:t>
            </w:r>
          </w:p>
          <w:p w14:paraId="05F671F4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Bombas Instaladas</w:t>
            </w:r>
          </w:p>
          <w:p w14:paraId="5A7E632C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Vazão da Bomba </w:t>
            </w:r>
          </w:p>
          <w:p w14:paraId="3DAF7E67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AMT</w:t>
            </w:r>
          </w:p>
          <w:p w14:paraId="10911315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Potência </w:t>
            </w:r>
          </w:p>
          <w:p w14:paraId="2895C20E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Bombas Instaladas</w:t>
            </w:r>
          </w:p>
        </w:tc>
        <w:tc>
          <w:tcPr>
            <w:tcW w:w="2502" w:type="dxa"/>
            <w:shd w:val="clear" w:color="auto" w:fill="F7CAAC"/>
          </w:tcPr>
          <w:p w14:paraId="14425A1F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30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32</w:t>
            </w:r>
            <w:r w:rsidRPr="00880706">
              <w:rPr>
                <w:b/>
                <w:bCs/>
                <w:sz w:val="20"/>
              </w:rPr>
              <w:t xml:space="preserve"> L/s</w:t>
            </w:r>
          </w:p>
          <w:p w14:paraId="5088123B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59,32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 w:rsidRPr="00880706">
              <w:rPr>
                <w:b/>
                <w:bCs/>
                <w:sz w:val="20"/>
              </w:rPr>
              <w:t>m.c.a</w:t>
            </w:r>
            <w:proofErr w:type="spellEnd"/>
            <w:r w:rsidRPr="00880706">
              <w:rPr>
                <w:b/>
                <w:bCs/>
                <w:sz w:val="20"/>
              </w:rPr>
              <w:t>.</w:t>
            </w:r>
          </w:p>
          <w:p w14:paraId="0F303967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42,66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</w:rPr>
              <w:t>cv</w:t>
            </w:r>
            <w:proofErr w:type="spellEnd"/>
          </w:p>
          <w:p w14:paraId="4816E156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1 + 1 (reserva)</w:t>
            </w:r>
          </w:p>
          <w:p w14:paraId="30CF6D92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1</w:t>
            </w:r>
            <w:r>
              <w:rPr>
                <w:b/>
                <w:bCs/>
                <w:sz w:val="20"/>
              </w:rPr>
              <w:t>4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22</w:t>
            </w:r>
            <w:r w:rsidRPr="00880706">
              <w:rPr>
                <w:b/>
                <w:bCs/>
                <w:sz w:val="20"/>
              </w:rPr>
              <w:t xml:space="preserve"> L/s</w:t>
            </w:r>
          </w:p>
          <w:p w14:paraId="20AB3EE7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4</w:t>
            </w:r>
            <w:r>
              <w:rPr>
                <w:b/>
                <w:bCs/>
                <w:sz w:val="20"/>
              </w:rPr>
              <w:t>8,93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 w:rsidRPr="00880706">
              <w:rPr>
                <w:b/>
                <w:bCs/>
                <w:sz w:val="20"/>
              </w:rPr>
              <w:t>m.c.a</w:t>
            </w:r>
            <w:proofErr w:type="spellEnd"/>
            <w:r w:rsidRPr="00880706">
              <w:rPr>
                <w:b/>
                <w:bCs/>
                <w:sz w:val="20"/>
              </w:rPr>
              <w:t>.</w:t>
            </w:r>
          </w:p>
          <w:p w14:paraId="6498D49F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35,37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</w:rPr>
              <w:t>cv</w:t>
            </w:r>
            <w:proofErr w:type="spellEnd"/>
          </w:p>
          <w:p w14:paraId="5621B426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1 + 1 (reserva)</w:t>
            </w:r>
          </w:p>
          <w:p w14:paraId="6608EE38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11</w:t>
            </w:r>
            <w:r w:rsidRPr="00880706">
              <w:rPr>
                <w:b/>
                <w:bCs/>
                <w:sz w:val="20"/>
              </w:rPr>
              <w:t xml:space="preserve"> L/s</w:t>
            </w:r>
          </w:p>
          <w:p w14:paraId="7FA7C111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32,38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 w:rsidRPr="00880706">
              <w:rPr>
                <w:b/>
                <w:bCs/>
                <w:sz w:val="20"/>
              </w:rPr>
              <w:t>m.c.a</w:t>
            </w:r>
            <w:proofErr w:type="spellEnd"/>
            <w:r w:rsidRPr="00880706">
              <w:rPr>
                <w:b/>
                <w:bCs/>
                <w:sz w:val="20"/>
              </w:rPr>
              <w:t>.</w:t>
            </w:r>
          </w:p>
          <w:p w14:paraId="61A6AA80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9,35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 w:rsidRPr="00880706">
              <w:rPr>
                <w:b/>
                <w:bCs/>
                <w:sz w:val="20"/>
              </w:rPr>
              <w:t>hp</w:t>
            </w:r>
            <w:proofErr w:type="spellEnd"/>
          </w:p>
          <w:p w14:paraId="51E7DE1F" w14:textId="77777777" w:rsidR="00F35857" w:rsidRPr="00C34179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1 + 1 (reserva</w:t>
            </w:r>
            <w:r>
              <w:rPr>
                <w:b/>
                <w:bCs/>
                <w:sz w:val="20"/>
              </w:rPr>
              <w:t>)</w:t>
            </w:r>
          </w:p>
        </w:tc>
      </w:tr>
      <w:tr w:rsidR="00F35857" w:rsidRPr="00C34179" w14:paraId="344AD3DD" w14:textId="77777777" w:rsidTr="00AD163A">
        <w:trPr>
          <w:trHeight w:val="1222"/>
        </w:trPr>
        <w:tc>
          <w:tcPr>
            <w:tcW w:w="166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</w:tcBorders>
            <w:shd w:val="clear" w:color="auto" w:fill="auto"/>
          </w:tcPr>
          <w:p w14:paraId="27BAD952" w14:textId="77777777" w:rsidR="00F35857" w:rsidRPr="00C34179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Linhas de Recalque</w:t>
            </w:r>
          </w:p>
        </w:tc>
        <w:tc>
          <w:tcPr>
            <w:tcW w:w="2450" w:type="dxa"/>
            <w:tcBorders>
              <w:top w:val="single" w:sz="8" w:space="0" w:color="ED7D31"/>
              <w:bottom w:val="single" w:sz="8" w:space="0" w:color="ED7D31"/>
            </w:tcBorders>
            <w:shd w:val="clear" w:color="auto" w:fill="F7CAAC"/>
          </w:tcPr>
          <w:p w14:paraId="462FDCD4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EMI-1</w:t>
            </w:r>
          </w:p>
          <w:p w14:paraId="35379A24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31212AD9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6075A384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EMI-2</w:t>
            </w:r>
          </w:p>
          <w:p w14:paraId="1C0EF33F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049667C5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1917A6AB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EMI-3</w:t>
            </w:r>
          </w:p>
          <w:p w14:paraId="3B61A724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2C55F2AF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</w:tc>
        <w:tc>
          <w:tcPr>
            <w:tcW w:w="2393" w:type="dxa"/>
            <w:tcBorders>
              <w:top w:val="single" w:sz="8" w:space="0" w:color="ED7D31"/>
              <w:bottom w:val="single" w:sz="8" w:space="0" w:color="ED7D31"/>
            </w:tcBorders>
            <w:shd w:val="clear" w:color="auto" w:fill="auto"/>
          </w:tcPr>
          <w:p w14:paraId="784BFEE9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DN</w:t>
            </w:r>
          </w:p>
          <w:p w14:paraId="167F1A99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Material</w:t>
            </w:r>
          </w:p>
          <w:p w14:paraId="252C0D11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Extensão</w:t>
            </w:r>
          </w:p>
          <w:p w14:paraId="25FE0278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DN</w:t>
            </w:r>
          </w:p>
          <w:p w14:paraId="1CB17F67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Material</w:t>
            </w:r>
          </w:p>
          <w:p w14:paraId="607142AC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Extensão</w:t>
            </w:r>
          </w:p>
          <w:p w14:paraId="7417996C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DN</w:t>
            </w:r>
          </w:p>
          <w:p w14:paraId="4865B560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Material</w:t>
            </w:r>
          </w:p>
          <w:p w14:paraId="00EC0882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Extensão</w:t>
            </w:r>
          </w:p>
        </w:tc>
        <w:tc>
          <w:tcPr>
            <w:tcW w:w="2502" w:type="dxa"/>
            <w:tcBorders>
              <w:top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7CAAC"/>
          </w:tcPr>
          <w:p w14:paraId="7A0F1487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150 mm"/>
              </w:smartTagPr>
              <w:r w:rsidRPr="00880706">
                <w:rPr>
                  <w:b/>
                  <w:bCs/>
                  <w:sz w:val="20"/>
                  <w:lang w:val="en-US"/>
                </w:rPr>
                <w:t>150 mm</w:t>
              </w:r>
            </w:smartTag>
          </w:p>
          <w:p w14:paraId="2F936CD1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880706">
              <w:rPr>
                <w:b/>
                <w:bCs/>
                <w:sz w:val="20"/>
                <w:lang w:val="en-US"/>
              </w:rPr>
              <w:t>PVC DE F°F°</w:t>
            </w:r>
          </w:p>
          <w:p w14:paraId="45C250FD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667C14">
              <w:rPr>
                <w:b/>
                <w:bCs/>
                <w:sz w:val="20"/>
                <w:lang w:val="en-US"/>
              </w:rPr>
              <w:t xml:space="preserve">979,45 </w:t>
            </w:r>
            <w:r w:rsidRPr="00880706">
              <w:rPr>
                <w:b/>
                <w:bCs/>
                <w:sz w:val="20"/>
                <w:lang w:val="en-US"/>
              </w:rPr>
              <w:t>m</w:t>
            </w:r>
          </w:p>
          <w:p w14:paraId="4AA9C331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100 mm"/>
              </w:smartTagPr>
              <w:r w:rsidRPr="00880706">
                <w:rPr>
                  <w:b/>
                  <w:bCs/>
                  <w:sz w:val="20"/>
                  <w:lang w:val="en-US"/>
                </w:rPr>
                <w:t>100 mm</w:t>
              </w:r>
            </w:smartTag>
          </w:p>
          <w:p w14:paraId="6DB1FB00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880706">
              <w:rPr>
                <w:b/>
                <w:bCs/>
                <w:sz w:val="20"/>
                <w:lang w:val="en-US"/>
              </w:rPr>
              <w:t>PVC DE F°F°</w:t>
            </w:r>
          </w:p>
          <w:p w14:paraId="5FF724C9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667C14">
              <w:rPr>
                <w:b/>
                <w:bCs/>
                <w:sz w:val="20"/>
                <w:lang w:val="en-US"/>
              </w:rPr>
              <w:t>765,58</w:t>
            </w:r>
            <w:r w:rsidRPr="00880706">
              <w:rPr>
                <w:b/>
                <w:bCs/>
                <w:sz w:val="20"/>
                <w:lang w:val="en-US"/>
              </w:rPr>
              <w:t xml:space="preserve"> m</w:t>
            </w:r>
          </w:p>
          <w:p w14:paraId="274B218A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100 mm"/>
              </w:smartTagPr>
              <w:r w:rsidRPr="00880706">
                <w:rPr>
                  <w:b/>
                  <w:bCs/>
                  <w:sz w:val="20"/>
                  <w:lang w:val="en-US"/>
                </w:rPr>
                <w:t>100 mm</w:t>
              </w:r>
            </w:smartTag>
          </w:p>
          <w:p w14:paraId="085281E7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880706">
              <w:rPr>
                <w:b/>
                <w:bCs/>
                <w:sz w:val="20"/>
                <w:lang w:val="en-US"/>
              </w:rPr>
              <w:t>PVC DE F°F°</w:t>
            </w:r>
          </w:p>
          <w:p w14:paraId="604E3B6E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880706">
              <w:rPr>
                <w:b/>
                <w:bCs/>
                <w:sz w:val="20"/>
                <w:lang w:val="en-US"/>
              </w:rPr>
              <w:t>1.238 m</w:t>
            </w:r>
          </w:p>
        </w:tc>
      </w:tr>
    </w:tbl>
    <w:p w14:paraId="35AE8427" w14:textId="77777777" w:rsidR="00F35857" w:rsidRDefault="00F35857" w:rsidP="00F35857">
      <w:r>
        <w:br w:type="page"/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450"/>
        <w:gridCol w:w="2393"/>
        <w:gridCol w:w="2502"/>
      </w:tblGrid>
      <w:tr w:rsidR="00F35857" w:rsidRPr="00C34179" w14:paraId="5F2D25BE" w14:textId="77777777" w:rsidTr="00AD163A">
        <w:trPr>
          <w:trHeight w:val="1823"/>
        </w:trPr>
        <w:tc>
          <w:tcPr>
            <w:tcW w:w="1668" w:type="dxa"/>
            <w:shd w:val="clear" w:color="auto" w:fill="auto"/>
          </w:tcPr>
          <w:p w14:paraId="03108EDC" w14:textId="77777777" w:rsidR="00F35857" w:rsidRPr="00C34179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lastRenderedPageBreak/>
              <w:t>Estação de Tratamento de Esgotos (ETE)</w:t>
            </w:r>
          </w:p>
        </w:tc>
        <w:tc>
          <w:tcPr>
            <w:tcW w:w="2450" w:type="dxa"/>
            <w:shd w:val="clear" w:color="auto" w:fill="F7CAAC"/>
          </w:tcPr>
          <w:p w14:paraId="2D45345D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Sistema de t</w:t>
            </w:r>
            <w:r w:rsidRPr="00880706">
              <w:rPr>
                <w:sz w:val="20"/>
              </w:rPr>
              <w:t>ratamento</w:t>
            </w:r>
          </w:p>
          <w:p w14:paraId="52F68E3B" w14:textId="77777777" w:rsidR="00F35857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Vazão m</w:t>
            </w:r>
            <w:r w:rsidRPr="00880706">
              <w:rPr>
                <w:sz w:val="20"/>
              </w:rPr>
              <w:t>édia (L/s)</w:t>
            </w:r>
          </w:p>
          <w:p w14:paraId="57BB51FC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Vazão m</w:t>
            </w:r>
            <w:r w:rsidRPr="00880706">
              <w:rPr>
                <w:sz w:val="20"/>
              </w:rPr>
              <w:t>édia (</w:t>
            </w:r>
            <w:r>
              <w:rPr>
                <w:sz w:val="20"/>
              </w:rPr>
              <w:t>m³</w:t>
            </w:r>
            <w:r w:rsidRPr="00880706">
              <w:rPr>
                <w:sz w:val="20"/>
              </w:rPr>
              <w:t>/</w:t>
            </w:r>
            <w:r>
              <w:rPr>
                <w:sz w:val="20"/>
              </w:rPr>
              <w:t>dia</w:t>
            </w:r>
            <w:r w:rsidRPr="00880706">
              <w:rPr>
                <w:sz w:val="20"/>
              </w:rPr>
              <w:t>)</w:t>
            </w:r>
          </w:p>
          <w:p w14:paraId="4845279C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Alcance</w:t>
            </w:r>
          </w:p>
          <w:p w14:paraId="200D5734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Caixa de a</w:t>
            </w:r>
            <w:r w:rsidRPr="00880706">
              <w:rPr>
                <w:sz w:val="20"/>
              </w:rPr>
              <w:t>reia</w:t>
            </w:r>
          </w:p>
          <w:p w14:paraId="3AD71CF7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 a</w:t>
            </w:r>
            <w:r w:rsidRPr="00880706">
              <w:rPr>
                <w:sz w:val="20"/>
              </w:rPr>
              <w:t>naeróbia</w:t>
            </w:r>
          </w:p>
          <w:p w14:paraId="697EF69C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46C7B86E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6FB342A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1E0D3827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Lagoas F</w:t>
            </w:r>
            <w:r w:rsidRPr="00880706">
              <w:rPr>
                <w:sz w:val="20"/>
              </w:rPr>
              <w:t>acultativa</w:t>
            </w:r>
            <w:r>
              <w:rPr>
                <w:sz w:val="20"/>
              </w:rPr>
              <w:t>s</w:t>
            </w:r>
          </w:p>
          <w:p w14:paraId="7C30049C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592DC9B5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4CA01A77" w14:textId="77777777" w:rsidR="00F35857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35242EC8" w14:textId="77777777" w:rsidR="00F35857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Lagoas de Maturação</w:t>
            </w:r>
          </w:p>
          <w:p w14:paraId="4823898B" w14:textId="77777777" w:rsidR="00F35857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16608000" w14:textId="77777777" w:rsidR="00F35857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0F1B4610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245B80EC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Eficiência de t</w:t>
            </w:r>
            <w:r w:rsidRPr="00880706">
              <w:rPr>
                <w:sz w:val="20"/>
              </w:rPr>
              <w:t>ratamento</w:t>
            </w:r>
          </w:p>
          <w:p w14:paraId="656D9E8C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39683F45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Lagoas de e</w:t>
            </w:r>
            <w:r w:rsidRPr="00880706">
              <w:rPr>
                <w:sz w:val="20"/>
              </w:rPr>
              <w:t>stabilização</w:t>
            </w:r>
          </w:p>
          <w:p w14:paraId="6F500ECF" w14:textId="77777777" w:rsidR="00F35857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6D5505BF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1CA559D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20</w:t>
            </w:r>
            <w:r>
              <w:rPr>
                <w:sz w:val="20"/>
              </w:rPr>
              <w:t>42</w:t>
            </w:r>
          </w:p>
          <w:p w14:paraId="7A435128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Tipo c</w:t>
            </w:r>
            <w:r w:rsidRPr="00880706">
              <w:rPr>
                <w:sz w:val="20"/>
              </w:rPr>
              <w:t>anal</w:t>
            </w:r>
          </w:p>
          <w:p w14:paraId="038D65BE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Número de lagoas</w:t>
            </w:r>
          </w:p>
          <w:p w14:paraId="6284E763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Tempo d</w:t>
            </w:r>
            <w:r w:rsidRPr="00880706">
              <w:rPr>
                <w:sz w:val="20"/>
              </w:rPr>
              <w:t>etenção</w:t>
            </w:r>
          </w:p>
          <w:p w14:paraId="1FADB81A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Dimensões (</w:t>
            </w:r>
            <w:proofErr w:type="spellStart"/>
            <w:r w:rsidRPr="00880706">
              <w:rPr>
                <w:sz w:val="20"/>
              </w:rPr>
              <w:t>LxC</w:t>
            </w:r>
            <w:proofErr w:type="spellEnd"/>
            <w:r w:rsidRPr="00880706">
              <w:rPr>
                <w:sz w:val="20"/>
              </w:rPr>
              <w:t>)</w:t>
            </w:r>
          </w:p>
          <w:p w14:paraId="667C8FF0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Altura útil</w:t>
            </w:r>
          </w:p>
          <w:p w14:paraId="53AAE9DD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Número de lagoas</w:t>
            </w:r>
          </w:p>
          <w:p w14:paraId="5EDAB0E7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Tempo d</w:t>
            </w:r>
            <w:r w:rsidRPr="00880706">
              <w:rPr>
                <w:sz w:val="20"/>
              </w:rPr>
              <w:t>etenção</w:t>
            </w:r>
          </w:p>
          <w:p w14:paraId="06C18429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Dimensões (</w:t>
            </w:r>
            <w:proofErr w:type="spellStart"/>
            <w:r w:rsidRPr="00880706">
              <w:rPr>
                <w:sz w:val="20"/>
              </w:rPr>
              <w:t>LxC</w:t>
            </w:r>
            <w:proofErr w:type="spellEnd"/>
            <w:r w:rsidRPr="00880706">
              <w:rPr>
                <w:sz w:val="20"/>
              </w:rPr>
              <w:t>)</w:t>
            </w:r>
          </w:p>
          <w:p w14:paraId="48F7BE22" w14:textId="77777777" w:rsidR="00F35857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Altura útil</w:t>
            </w:r>
          </w:p>
          <w:p w14:paraId="634602C1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Número de lagoas</w:t>
            </w:r>
          </w:p>
          <w:p w14:paraId="0FE48F3E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Tempo d</w:t>
            </w:r>
            <w:r w:rsidRPr="00880706">
              <w:rPr>
                <w:sz w:val="20"/>
              </w:rPr>
              <w:t>etenção</w:t>
            </w:r>
          </w:p>
          <w:p w14:paraId="4E57EAEE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Dimensões (</w:t>
            </w:r>
            <w:proofErr w:type="spellStart"/>
            <w:r w:rsidRPr="00880706">
              <w:rPr>
                <w:sz w:val="20"/>
              </w:rPr>
              <w:t>LxC</w:t>
            </w:r>
            <w:proofErr w:type="spellEnd"/>
            <w:r w:rsidRPr="00880706">
              <w:rPr>
                <w:sz w:val="20"/>
              </w:rPr>
              <w:t>)</w:t>
            </w:r>
          </w:p>
          <w:p w14:paraId="1DDC8926" w14:textId="77777777" w:rsidR="00F35857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Altura útil</w:t>
            </w:r>
          </w:p>
          <w:p w14:paraId="308644BB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Remoção </w:t>
            </w:r>
            <w:r>
              <w:rPr>
                <w:sz w:val="20"/>
              </w:rPr>
              <w:t>da carga orgânica</w:t>
            </w:r>
          </w:p>
          <w:p w14:paraId="2A07902D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Decaimento bacteriano</w:t>
            </w:r>
          </w:p>
        </w:tc>
        <w:tc>
          <w:tcPr>
            <w:tcW w:w="2502" w:type="dxa"/>
            <w:shd w:val="clear" w:color="auto" w:fill="F7CAAC"/>
          </w:tcPr>
          <w:p w14:paraId="7F32EACE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5F66E695" w14:textId="77777777" w:rsidR="00F35857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15,59 L</w:t>
            </w:r>
            <w:r w:rsidRPr="00880706">
              <w:rPr>
                <w:b/>
                <w:bCs/>
                <w:sz w:val="20"/>
              </w:rPr>
              <w:t>/s</w:t>
            </w:r>
          </w:p>
          <w:p w14:paraId="09A8C4D0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1346,73 m³/dia</w:t>
            </w:r>
          </w:p>
          <w:p w14:paraId="2A931B82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689309B0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6BE79F5E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  <w:r w:rsidRPr="00880706">
              <w:rPr>
                <w:b/>
                <w:bCs/>
                <w:sz w:val="20"/>
              </w:rPr>
              <w:t xml:space="preserve"> unid.</w:t>
            </w:r>
          </w:p>
          <w:p w14:paraId="2FD9D1B6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  <w:r w:rsidRPr="00880706">
              <w:rPr>
                <w:b/>
                <w:bCs/>
                <w:sz w:val="20"/>
              </w:rPr>
              <w:t xml:space="preserve"> dias</w:t>
            </w:r>
          </w:p>
          <w:p w14:paraId="524EF0A2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49,5</w:t>
            </w:r>
            <w:r w:rsidRPr="00880706">
              <w:rPr>
                <w:b/>
                <w:bCs/>
                <w:sz w:val="20"/>
              </w:rPr>
              <w:t xml:space="preserve"> m x </w:t>
            </w:r>
            <w:r>
              <w:rPr>
                <w:b/>
                <w:bCs/>
                <w:sz w:val="20"/>
              </w:rPr>
              <w:t>31,0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39725590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4</w:t>
            </w:r>
            <w:r>
              <w:rPr>
                <w:b/>
                <w:bCs/>
                <w:sz w:val="20"/>
              </w:rPr>
              <w:t>,50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72493F90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  <w:r w:rsidRPr="00880706">
              <w:rPr>
                <w:b/>
                <w:bCs/>
                <w:sz w:val="20"/>
              </w:rPr>
              <w:t xml:space="preserve"> unid.</w:t>
            </w:r>
          </w:p>
          <w:p w14:paraId="7F1877BC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12,2</w:t>
            </w:r>
            <w:r w:rsidRPr="00880706">
              <w:rPr>
                <w:b/>
                <w:bCs/>
                <w:sz w:val="20"/>
              </w:rPr>
              <w:t xml:space="preserve"> dias</w:t>
            </w:r>
          </w:p>
          <w:p w14:paraId="68B67462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79,80</w:t>
            </w:r>
            <w:r w:rsidRPr="00880706">
              <w:rPr>
                <w:b/>
                <w:bCs/>
                <w:sz w:val="20"/>
              </w:rPr>
              <w:t xml:space="preserve"> m x </w:t>
            </w:r>
            <w:r>
              <w:rPr>
                <w:b/>
                <w:bCs/>
                <w:sz w:val="20"/>
              </w:rPr>
              <w:t>54,80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3A9BD501" w14:textId="77777777" w:rsidR="00F35857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2,25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07475571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  <w:r w:rsidRPr="00880706">
              <w:rPr>
                <w:b/>
                <w:bCs/>
                <w:sz w:val="20"/>
              </w:rPr>
              <w:t xml:space="preserve"> unid.</w:t>
            </w:r>
          </w:p>
          <w:p w14:paraId="56A58DDE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3,03</w:t>
            </w:r>
            <w:r w:rsidRPr="00880706">
              <w:rPr>
                <w:b/>
                <w:bCs/>
                <w:sz w:val="20"/>
              </w:rPr>
              <w:t xml:space="preserve"> dias</w:t>
            </w:r>
          </w:p>
          <w:p w14:paraId="284051DF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86,60</w:t>
            </w:r>
            <w:r w:rsidRPr="00880706">
              <w:rPr>
                <w:b/>
                <w:bCs/>
                <w:sz w:val="20"/>
              </w:rPr>
              <w:t xml:space="preserve"> m x </w:t>
            </w:r>
            <w:r>
              <w:rPr>
                <w:b/>
                <w:bCs/>
                <w:sz w:val="20"/>
              </w:rPr>
              <w:t>44,10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469191C8" w14:textId="77777777" w:rsidR="00F35857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1,20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59928138" w14:textId="77777777" w:rsidR="00F35857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9</w:t>
            </w:r>
            <w:r>
              <w:rPr>
                <w:b/>
                <w:bCs/>
                <w:sz w:val="20"/>
              </w:rPr>
              <w:t>5,10</w:t>
            </w:r>
            <w:r w:rsidRPr="00880706">
              <w:rPr>
                <w:b/>
                <w:bCs/>
                <w:sz w:val="20"/>
              </w:rPr>
              <w:t>%</w:t>
            </w:r>
          </w:p>
          <w:p w14:paraId="647419D5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550FEE13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9</w:t>
            </w:r>
            <w:r>
              <w:rPr>
                <w:b/>
                <w:bCs/>
                <w:sz w:val="20"/>
              </w:rPr>
              <w:t>0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0</w:t>
            </w:r>
            <w:r w:rsidRPr="00880706">
              <w:rPr>
                <w:b/>
                <w:bCs/>
                <w:sz w:val="20"/>
              </w:rPr>
              <w:t>0%</w:t>
            </w:r>
          </w:p>
        </w:tc>
      </w:tr>
      <w:tr w:rsidR="00F35857" w:rsidRPr="00C34179" w14:paraId="5811848E" w14:textId="77777777" w:rsidTr="00AD163A">
        <w:trPr>
          <w:trHeight w:val="1823"/>
        </w:trPr>
        <w:tc>
          <w:tcPr>
            <w:tcW w:w="1668" w:type="dxa"/>
            <w:tcBorders>
              <w:top w:val="double" w:sz="6" w:space="0" w:color="ED7D31"/>
              <w:left w:val="single" w:sz="8" w:space="0" w:color="ED7D31"/>
              <w:bottom w:val="single" w:sz="8" w:space="0" w:color="ED7D31"/>
            </w:tcBorders>
            <w:shd w:val="clear" w:color="auto" w:fill="auto"/>
          </w:tcPr>
          <w:p w14:paraId="620DD7DE" w14:textId="77777777" w:rsidR="00F35857" w:rsidRPr="00C34179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Emissário Final</w:t>
            </w:r>
          </w:p>
        </w:tc>
        <w:tc>
          <w:tcPr>
            <w:tcW w:w="2450" w:type="dxa"/>
            <w:tcBorders>
              <w:top w:val="double" w:sz="6" w:space="0" w:color="ED7D31"/>
              <w:bottom w:val="single" w:sz="8" w:space="0" w:color="ED7D31"/>
            </w:tcBorders>
            <w:shd w:val="clear" w:color="auto" w:fill="F7CAAC"/>
          </w:tcPr>
          <w:p w14:paraId="481F446D" w14:textId="77777777" w:rsidR="00F35857" w:rsidRPr="00C34179" w:rsidRDefault="00F35857" w:rsidP="00AD163A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7290EF33" w14:textId="77777777" w:rsidR="00F35857" w:rsidRPr="00C34179" w:rsidRDefault="00F35857" w:rsidP="00AD163A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3D355D0E" w14:textId="77777777" w:rsidR="00F35857" w:rsidRPr="00C34179" w:rsidRDefault="00F35857" w:rsidP="00AD163A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433FC0B8" w14:textId="77777777" w:rsidR="00F35857" w:rsidRDefault="00F35857" w:rsidP="00AD163A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7FD13C7D" w14:textId="77777777" w:rsidR="00F35857" w:rsidRPr="00C34179" w:rsidRDefault="00F35857" w:rsidP="00AD163A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Corpo Receptor</w:t>
            </w:r>
          </w:p>
        </w:tc>
        <w:tc>
          <w:tcPr>
            <w:tcW w:w="2393" w:type="dxa"/>
            <w:tcBorders>
              <w:top w:val="double" w:sz="6" w:space="0" w:color="ED7D31"/>
              <w:bottom w:val="single" w:sz="8" w:space="0" w:color="ED7D31"/>
            </w:tcBorders>
            <w:shd w:val="clear" w:color="auto" w:fill="auto"/>
          </w:tcPr>
          <w:p w14:paraId="190A8BF6" w14:textId="77777777" w:rsidR="00F35857" w:rsidRPr="00C527D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 w:rsidRPr="00C527D6">
              <w:rPr>
                <w:rFonts w:cs="Arial"/>
                <w:bCs/>
                <w:sz w:val="20"/>
              </w:rPr>
              <w:t>DN</w:t>
            </w:r>
          </w:p>
          <w:p w14:paraId="44A81C48" w14:textId="77777777" w:rsidR="00F35857" w:rsidRPr="00C527D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 w:rsidRPr="00C527D6">
              <w:rPr>
                <w:rFonts w:cs="Arial"/>
                <w:bCs/>
                <w:sz w:val="20"/>
              </w:rPr>
              <w:t>Extensão</w:t>
            </w:r>
          </w:p>
          <w:p w14:paraId="0051CDAD" w14:textId="77777777" w:rsidR="00F35857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 w:rsidRPr="00C527D6">
              <w:rPr>
                <w:rFonts w:cs="Arial"/>
                <w:bCs/>
                <w:sz w:val="20"/>
              </w:rPr>
              <w:t>Material</w:t>
            </w:r>
          </w:p>
          <w:p w14:paraId="5D4C1F51" w14:textId="77777777" w:rsidR="00F35857" w:rsidRPr="00C527D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Vazão</w:t>
            </w:r>
          </w:p>
          <w:p w14:paraId="4C5A4C7B" w14:textId="77777777" w:rsidR="00F35857" w:rsidRPr="00C34179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527D6">
              <w:rPr>
                <w:rFonts w:cs="Arial"/>
                <w:bCs/>
                <w:sz w:val="20"/>
              </w:rPr>
              <w:t>Rio Paramirim</w:t>
            </w:r>
          </w:p>
        </w:tc>
        <w:tc>
          <w:tcPr>
            <w:tcW w:w="2502" w:type="dxa"/>
            <w:tcBorders>
              <w:top w:val="double" w:sz="6" w:space="0" w:color="ED7D31"/>
              <w:bottom w:val="single" w:sz="8" w:space="0" w:color="ED7D31"/>
              <w:right w:val="single" w:sz="8" w:space="0" w:color="ED7D31"/>
            </w:tcBorders>
            <w:shd w:val="clear" w:color="auto" w:fill="F7CAAC"/>
          </w:tcPr>
          <w:p w14:paraId="3F34DBAE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200 mm</w:t>
            </w:r>
          </w:p>
          <w:p w14:paraId="69DC899C" w14:textId="77777777" w:rsidR="00F35857" w:rsidRPr="00880706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954 m</w:t>
            </w:r>
          </w:p>
          <w:p w14:paraId="4C9818FC" w14:textId="77777777" w:rsidR="00F35857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PVC</w:t>
            </w:r>
          </w:p>
          <w:p w14:paraId="02036A4C" w14:textId="77777777" w:rsidR="00F35857" w:rsidRPr="00C34179" w:rsidRDefault="00F35857" w:rsidP="00AD163A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rFonts w:cs="Arial"/>
                <w:b/>
                <w:bCs/>
                <w:sz w:val="20"/>
              </w:rPr>
            </w:pPr>
            <w:r w:rsidRPr="00E347F7">
              <w:rPr>
                <w:rFonts w:cs="Arial"/>
                <w:b/>
                <w:bCs/>
                <w:sz w:val="20"/>
              </w:rPr>
              <w:t>25,21 L/s</w:t>
            </w:r>
          </w:p>
        </w:tc>
      </w:tr>
    </w:tbl>
    <w:p w14:paraId="3317161A" w14:textId="77777777" w:rsidR="00F35857" w:rsidRDefault="00F35857" w:rsidP="00F35857">
      <w:pPr>
        <w:spacing w:before="0" w:after="0"/>
        <w:jc w:val="left"/>
        <w:rPr>
          <w:lang w:eastAsia="x-none"/>
        </w:rPr>
      </w:pPr>
      <w:r>
        <w:rPr>
          <w:lang w:eastAsia="x-none"/>
        </w:rPr>
        <w:br w:type="page"/>
      </w:r>
    </w:p>
    <w:p w14:paraId="17C6AA2F" w14:textId="77777777" w:rsidR="00211C9E" w:rsidRDefault="00391CD6" w:rsidP="002A4124">
      <w:pPr>
        <w:pStyle w:val="Ttulo1"/>
      </w:pPr>
      <w:bookmarkStart w:id="5" w:name="_Toc502065766"/>
      <w:bookmarkStart w:id="6" w:name="_Toc534303338"/>
      <w:r>
        <w:lastRenderedPageBreak/>
        <w:t>I</w:t>
      </w:r>
      <w:bookmarkEnd w:id="5"/>
      <w:r>
        <w:t>NTRODUÇÃO</w:t>
      </w:r>
      <w:bookmarkEnd w:id="6"/>
    </w:p>
    <w:p w14:paraId="6712B2A0" w14:textId="77777777" w:rsidR="00AB26EB" w:rsidRDefault="00AB26EB" w:rsidP="00AB7444">
      <w:pPr>
        <w:pStyle w:val="PargrafodaLista"/>
      </w:pPr>
    </w:p>
    <w:p w14:paraId="3B7B9B9A" w14:textId="4D26DDAA" w:rsidR="00C45111" w:rsidRPr="007E4289" w:rsidRDefault="00C45111" w:rsidP="00AB7444">
      <w:pPr>
        <w:pStyle w:val="PargrafodaLista"/>
        <w:rPr>
          <w:rStyle w:val="Forte"/>
          <w:b w:val="0"/>
          <w:bCs w:val="0"/>
        </w:rPr>
      </w:pPr>
      <w:r w:rsidRPr="00C45111">
        <w:t xml:space="preserve">Este relatório refere-se </w:t>
      </w:r>
      <w:proofErr w:type="gramStart"/>
      <w:r w:rsidRPr="00C45111">
        <w:t>a</w:t>
      </w:r>
      <w:proofErr w:type="gramEnd"/>
      <w:r w:rsidRPr="00C45111">
        <w:t xml:space="preserve"> </w:t>
      </w:r>
      <w:r w:rsidR="00AB7444" w:rsidRPr="00AB7444">
        <w:t xml:space="preserve">Relação de Materiais, Serviços e Orçamentos </w:t>
      </w:r>
      <w:r w:rsidRPr="00C45111">
        <w:t xml:space="preserve">contido na Etapa </w:t>
      </w:r>
      <w:r w:rsidR="00584638">
        <w:t>2</w:t>
      </w:r>
      <w:r w:rsidRPr="00C45111">
        <w:t xml:space="preserve"> do</w:t>
      </w:r>
      <w:r w:rsidR="00584638">
        <w:t xml:space="preserve"> Projeto Básico</w:t>
      </w:r>
      <w:r w:rsidR="00F27883">
        <w:t>.</w:t>
      </w:r>
    </w:p>
    <w:p w14:paraId="100D2436" w14:textId="77777777" w:rsidR="00C45111" w:rsidRPr="007E4289" w:rsidRDefault="00C45111" w:rsidP="007E4289">
      <w:pPr>
        <w:pStyle w:val="PargrafodaLista"/>
        <w:rPr>
          <w:rStyle w:val="Forte"/>
          <w:b w:val="0"/>
          <w:bCs w:val="0"/>
        </w:rPr>
      </w:pPr>
    </w:p>
    <w:p w14:paraId="6332E71C" w14:textId="77777777" w:rsidR="00BC4F02" w:rsidRDefault="00BC4F02" w:rsidP="00F27883">
      <w:pPr>
        <w:pStyle w:val="Ttulo2"/>
      </w:pPr>
      <w:bookmarkStart w:id="7" w:name="_Toc211953503"/>
      <w:bookmarkStart w:id="8" w:name="_Toc215051287"/>
      <w:bookmarkStart w:id="9" w:name="_Toc210823229"/>
      <w:bookmarkStart w:id="10" w:name="_Toc211081312"/>
      <w:bookmarkStart w:id="11" w:name="_Toc211847049"/>
      <w:bookmarkStart w:id="12" w:name="_Toc534303339"/>
      <w:r w:rsidRPr="00AB7444">
        <w:t>Critérios</w:t>
      </w:r>
      <w:r>
        <w:t xml:space="preserve"> de Quantificação</w:t>
      </w:r>
      <w:bookmarkEnd w:id="7"/>
      <w:bookmarkEnd w:id="8"/>
      <w:bookmarkEnd w:id="12"/>
    </w:p>
    <w:p w14:paraId="791311DB" w14:textId="77777777" w:rsidR="00AB26EB" w:rsidRDefault="00AB26EB" w:rsidP="00F27883">
      <w:pPr>
        <w:pStyle w:val="PargrafodaLista"/>
      </w:pPr>
    </w:p>
    <w:p w14:paraId="32D8FF8E" w14:textId="535B853B" w:rsidR="00BC4F02" w:rsidRPr="00F27883" w:rsidRDefault="00BC4F02" w:rsidP="00F27883">
      <w:pPr>
        <w:pStyle w:val="PargrafodaLista"/>
      </w:pPr>
      <w:r w:rsidRPr="00F27883">
        <w:t>O levantamento de quantidades das obras e serviços previstos no Projeto foi realizado tendo por base os critérios de medição indicados nas correspondentes Especificações Técnicas indicadas nas Planilhas de Quantitativos e Orçamentos.</w:t>
      </w:r>
    </w:p>
    <w:p w14:paraId="49D0B105" w14:textId="77777777" w:rsidR="00BC4F02" w:rsidRPr="00F27883" w:rsidRDefault="00BC4F02" w:rsidP="00F27883">
      <w:pPr>
        <w:pStyle w:val="PargrafodaLista"/>
      </w:pPr>
      <w:r w:rsidRPr="00F27883">
        <w:t>O levantamento de quantidades de materiais, peças e equipamentos foi realizada tendo por base as relações correspondentes constantes nos desenhos dos projetos.</w:t>
      </w:r>
    </w:p>
    <w:p w14:paraId="6623DCC3" w14:textId="307EB60A" w:rsidR="00BC4F02" w:rsidRDefault="00BC4F02" w:rsidP="00F27883">
      <w:pPr>
        <w:pStyle w:val="PargrafodaLista"/>
      </w:pPr>
      <w:r w:rsidRPr="00F27883">
        <w:t>Os volumes dos diversos materiais terrosos e as características do estado em que se encontram foram estimados em função dos</w:t>
      </w:r>
      <w:r w:rsidR="00AB7444" w:rsidRPr="00F27883">
        <w:t xml:space="preserve"> projetos de terraplenagem,</w:t>
      </w:r>
      <w:r w:rsidRPr="00F27883">
        <w:t xml:space="preserve"> levantamentos topográficos e geotécnicos realizados, além das observações locais.</w:t>
      </w:r>
    </w:p>
    <w:p w14:paraId="081A71C8" w14:textId="77777777" w:rsidR="00AB26EB" w:rsidRPr="00F27883" w:rsidRDefault="00AB26EB" w:rsidP="00F27883">
      <w:pPr>
        <w:pStyle w:val="PargrafodaLista"/>
      </w:pPr>
    </w:p>
    <w:p w14:paraId="08D91DC7" w14:textId="77777777" w:rsidR="00BC4F02" w:rsidRDefault="00BC4F02" w:rsidP="00F27883">
      <w:pPr>
        <w:pStyle w:val="Ttulo2"/>
      </w:pPr>
      <w:bookmarkStart w:id="13" w:name="_Toc211953504"/>
      <w:bookmarkStart w:id="14" w:name="_Toc215051288"/>
      <w:bookmarkStart w:id="15" w:name="_Toc534303340"/>
      <w:r>
        <w:t>Critérios de Orçamentação</w:t>
      </w:r>
      <w:bookmarkEnd w:id="13"/>
      <w:bookmarkEnd w:id="14"/>
      <w:bookmarkEnd w:id="15"/>
    </w:p>
    <w:p w14:paraId="17DF0D3F" w14:textId="77777777" w:rsidR="00AB26EB" w:rsidRDefault="00AB26EB" w:rsidP="00F27883">
      <w:pPr>
        <w:pStyle w:val="PargrafodaLista"/>
      </w:pPr>
    </w:p>
    <w:p w14:paraId="0C581537" w14:textId="6BA0EE33" w:rsidR="00BC4F02" w:rsidRPr="00F27883" w:rsidRDefault="00BC4F02" w:rsidP="00F27883">
      <w:pPr>
        <w:pStyle w:val="PargrafodaLista"/>
      </w:pPr>
      <w:r>
        <w:t>Os Preços Unitários empregados para os serviços e materiais das</w:t>
      </w:r>
      <w:r w:rsidRPr="004A670E">
        <w:t xml:space="preserve"> </w:t>
      </w:r>
      <w:r>
        <w:t xml:space="preserve">Obras </w:t>
      </w:r>
      <w:r w:rsidR="00AB7444">
        <w:t>Civis foram</w:t>
      </w:r>
      <w:r>
        <w:t xml:space="preserve"> obtidos do SINAPI – Sistema Nacional de Pesquisa de Custos e Índices da Construção Civil, conforme recomendado nos Te</w:t>
      </w:r>
      <w:r w:rsidRPr="00F27883">
        <w:t>rmos de Referência do Edital de Licitação</w:t>
      </w:r>
      <w:r w:rsidR="00F27883" w:rsidRPr="00F27883">
        <w:t>.</w:t>
      </w:r>
    </w:p>
    <w:p w14:paraId="2A32A21E" w14:textId="77777777" w:rsidR="00BC4F02" w:rsidRPr="00F27883" w:rsidRDefault="00BC4F02" w:rsidP="00F27883">
      <w:pPr>
        <w:pStyle w:val="PargrafodaLista"/>
      </w:pPr>
      <w:r w:rsidRPr="00F27883">
        <w:t xml:space="preserve">Os Preços de serviços, materiais e/ou equipamentos não existentes no </w:t>
      </w:r>
      <w:proofErr w:type="spellStart"/>
      <w:r w:rsidRPr="00F27883">
        <w:t>Sinapi</w:t>
      </w:r>
      <w:proofErr w:type="spellEnd"/>
      <w:r w:rsidRPr="00F27883">
        <w:t xml:space="preserve"> foram estimados, quando possível, tendo por base preços da EMBASA – Empresa Baiana de Saneamento ou preços praticados no mercado de serviços similares ao orçado. Os preços unitários de materiais e equipamentos não disponíveis nas relações de preços consultadas foram objeto de consulta direta aos fabricantes.</w:t>
      </w:r>
    </w:p>
    <w:p w14:paraId="73822925" w14:textId="77777777" w:rsidR="00BC4F02" w:rsidRDefault="00BC4F02" w:rsidP="00F27883">
      <w:pPr>
        <w:pStyle w:val="PargrafodaLista"/>
      </w:pPr>
      <w:r w:rsidRPr="00F27883">
        <w:t xml:space="preserve">O custo da instalação e montagem de equipamentos </w:t>
      </w:r>
      <w:r>
        <w:t>foi composto, utilizando como base preços da EMBASA</w:t>
      </w:r>
      <w:r w:rsidR="00F27883">
        <w:t>.</w:t>
      </w:r>
    </w:p>
    <w:p w14:paraId="63715EE2" w14:textId="77777777" w:rsidR="00BC4F02" w:rsidRDefault="00BC4F02" w:rsidP="00BC4F02"/>
    <w:p w14:paraId="0F51FA6B" w14:textId="77777777" w:rsidR="00BC4F02" w:rsidRPr="00016A7B" w:rsidRDefault="00BC4F02" w:rsidP="00F27883">
      <w:pPr>
        <w:pStyle w:val="Ttulo2"/>
      </w:pPr>
      <w:bookmarkStart w:id="16" w:name="_Toc215051289"/>
      <w:bookmarkStart w:id="17" w:name="_Toc534303341"/>
      <w:r w:rsidRPr="00F27883">
        <w:lastRenderedPageBreak/>
        <w:t>Ficha</w:t>
      </w:r>
      <w:r w:rsidRPr="00016A7B">
        <w:t xml:space="preserve"> Técnica do Sistema Projetado</w:t>
      </w:r>
      <w:bookmarkEnd w:id="9"/>
      <w:bookmarkEnd w:id="10"/>
      <w:bookmarkEnd w:id="11"/>
      <w:bookmarkEnd w:id="16"/>
      <w:bookmarkEnd w:id="17"/>
    </w:p>
    <w:p w14:paraId="57008714" w14:textId="77777777" w:rsidR="00BC4F02" w:rsidRPr="002C3338" w:rsidRDefault="00BC4F02" w:rsidP="00AB26EB">
      <w:pPr>
        <w:pStyle w:val="PargrafodaLista"/>
      </w:pPr>
      <w:r w:rsidRPr="002C3338">
        <w:t xml:space="preserve">O Sistema de Esgotos Sanitários projetado para a localidade de </w:t>
      </w:r>
      <w:r w:rsidR="00017D0D">
        <w:t>RIO DO PIRES</w:t>
      </w:r>
      <w:r w:rsidRPr="002C3338">
        <w:t xml:space="preserve"> está constituído das seguintes unidades:</w:t>
      </w:r>
    </w:p>
    <w:p w14:paraId="4A4AEA8C" w14:textId="77777777" w:rsidR="00BC4F02" w:rsidRPr="00290E44" w:rsidRDefault="00BC4F02" w:rsidP="00BC4F02">
      <w:pPr>
        <w:numPr>
          <w:ilvl w:val="1"/>
          <w:numId w:val="58"/>
        </w:numPr>
      </w:pPr>
      <w:r w:rsidRPr="00290E44">
        <w:t>Ligações Prediais de Esgotos;</w:t>
      </w:r>
    </w:p>
    <w:p w14:paraId="3714E65C" w14:textId="77777777" w:rsidR="00BC4F02" w:rsidRPr="00290E44" w:rsidRDefault="00BC4F02" w:rsidP="00BC4F02">
      <w:pPr>
        <w:numPr>
          <w:ilvl w:val="1"/>
          <w:numId w:val="58"/>
        </w:numPr>
      </w:pPr>
      <w:r w:rsidRPr="00290E44">
        <w:t>Rede Coletora de Esgotos;</w:t>
      </w:r>
    </w:p>
    <w:p w14:paraId="37D627AC" w14:textId="77777777" w:rsidR="00BC4F02" w:rsidRPr="00290E44" w:rsidRDefault="00BC4F02" w:rsidP="00BC4F02">
      <w:pPr>
        <w:numPr>
          <w:ilvl w:val="1"/>
          <w:numId w:val="58"/>
        </w:numPr>
      </w:pPr>
      <w:r w:rsidRPr="00290E44">
        <w:t>Estações de Bombeamento;</w:t>
      </w:r>
    </w:p>
    <w:p w14:paraId="2DBCB991" w14:textId="77777777" w:rsidR="00BC4F02" w:rsidRPr="00290E44" w:rsidRDefault="00BC4F02" w:rsidP="00BC4F02">
      <w:pPr>
        <w:numPr>
          <w:ilvl w:val="1"/>
          <w:numId w:val="58"/>
        </w:numPr>
      </w:pPr>
      <w:r w:rsidRPr="00290E44">
        <w:t>Linhas de Recalque;</w:t>
      </w:r>
    </w:p>
    <w:p w14:paraId="3C27BF7A" w14:textId="77777777" w:rsidR="00BC4F02" w:rsidRPr="00290E44" w:rsidRDefault="00BC4F02" w:rsidP="00BC4F02">
      <w:pPr>
        <w:numPr>
          <w:ilvl w:val="1"/>
          <w:numId w:val="58"/>
        </w:numPr>
      </w:pPr>
      <w:r w:rsidRPr="00290E44">
        <w:t>Estação de Tratamento de Esgotos – ETE;</w:t>
      </w:r>
    </w:p>
    <w:p w14:paraId="5BE96FF4" w14:textId="77777777" w:rsidR="00BC4F02" w:rsidRPr="00290E44" w:rsidRDefault="00BC4F02" w:rsidP="00BC4F02">
      <w:pPr>
        <w:numPr>
          <w:ilvl w:val="1"/>
          <w:numId w:val="58"/>
        </w:numPr>
      </w:pPr>
      <w:r w:rsidRPr="00290E44">
        <w:t>Emissário Final.</w:t>
      </w:r>
    </w:p>
    <w:p w14:paraId="347FF4F9" w14:textId="6A437CC1" w:rsidR="00F27883" w:rsidRDefault="00F27883" w:rsidP="00AB26EB">
      <w:pPr>
        <w:spacing w:before="0" w:after="0"/>
        <w:jc w:val="left"/>
        <w:rPr>
          <w:highlight w:val="yellow"/>
        </w:rPr>
      </w:pPr>
    </w:p>
    <w:p w14:paraId="263D5002" w14:textId="77777777" w:rsidR="00BC4F02" w:rsidRPr="00213874" w:rsidRDefault="00BC4F02" w:rsidP="00F27883">
      <w:pPr>
        <w:pStyle w:val="Ttulo1"/>
      </w:pPr>
      <w:bookmarkStart w:id="18" w:name="_Toc534303342"/>
      <w:r w:rsidRPr="00213874">
        <w:t>PLANILHAS DE QUANTITATIVOS E ORÇAMENTOS</w:t>
      </w:r>
      <w:bookmarkEnd w:id="18"/>
      <w:r w:rsidRPr="00213874">
        <w:t xml:space="preserve"> </w:t>
      </w:r>
    </w:p>
    <w:p w14:paraId="19333405" w14:textId="77777777" w:rsidR="00BC4F02" w:rsidRPr="00290E44" w:rsidRDefault="00BC4F02" w:rsidP="00F27883">
      <w:pPr>
        <w:pStyle w:val="PargrafodaLista"/>
      </w:pPr>
      <w:r w:rsidRPr="00213874">
        <w:t xml:space="preserve">As </w:t>
      </w:r>
      <w:r w:rsidRPr="00290E44">
        <w:t>Planilhas de Quantitativos e Orçamentos estão apresentadas em continuação na seguinte ordem:</w:t>
      </w:r>
    </w:p>
    <w:p w14:paraId="3077E945" w14:textId="77777777" w:rsidR="000A5D07" w:rsidRPr="00E97BA5" w:rsidRDefault="000A5D07" w:rsidP="000A5D07">
      <w:pPr>
        <w:pStyle w:val="PargrafodaLista"/>
      </w:pPr>
    </w:p>
    <w:p w14:paraId="033CBFE1" w14:textId="77777777" w:rsidR="000A5D07" w:rsidRDefault="000A5D07" w:rsidP="000A5D07">
      <w:pPr>
        <w:pStyle w:val="PargrafodaLista"/>
        <w:numPr>
          <w:ilvl w:val="0"/>
          <w:numId w:val="60"/>
        </w:numPr>
      </w:pPr>
      <w:r>
        <w:t>Planilha Orçamentária</w:t>
      </w:r>
    </w:p>
    <w:p w14:paraId="4C99DCF9" w14:textId="77777777" w:rsidR="000A5D07" w:rsidRDefault="000A5D07" w:rsidP="000A5D07">
      <w:pPr>
        <w:pStyle w:val="PargrafodaLista"/>
        <w:numPr>
          <w:ilvl w:val="1"/>
          <w:numId w:val="60"/>
        </w:numPr>
      </w:pPr>
      <w:r>
        <w:t>Resumo</w:t>
      </w:r>
    </w:p>
    <w:p w14:paraId="45BF2C2D" w14:textId="77777777" w:rsidR="000A5D07" w:rsidRDefault="000A5D07" w:rsidP="000A5D07">
      <w:pPr>
        <w:pStyle w:val="PargrafodaLista"/>
        <w:numPr>
          <w:ilvl w:val="1"/>
          <w:numId w:val="60"/>
        </w:numPr>
      </w:pPr>
      <w:r>
        <w:t>Serviços</w:t>
      </w:r>
    </w:p>
    <w:p w14:paraId="520EA485" w14:textId="77777777" w:rsidR="000A5D07" w:rsidRDefault="000A5D07" w:rsidP="000A5D07">
      <w:pPr>
        <w:pStyle w:val="PargrafodaLista"/>
        <w:numPr>
          <w:ilvl w:val="1"/>
          <w:numId w:val="60"/>
        </w:numPr>
      </w:pPr>
      <w:r>
        <w:t>Materiais</w:t>
      </w:r>
    </w:p>
    <w:p w14:paraId="16CA6AEB" w14:textId="77777777" w:rsidR="000A5D07" w:rsidRDefault="000A5D07" w:rsidP="000A5D07">
      <w:pPr>
        <w:pStyle w:val="PargrafodaLista"/>
        <w:ind w:left="2149" w:firstLine="0"/>
      </w:pPr>
    </w:p>
    <w:p w14:paraId="6E7482B9" w14:textId="77777777" w:rsidR="000A5D07" w:rsidRDefault="000A5D07" w:rsidP="000A5D07">
      <w:pPr>
        <w:pStyle w:val="PargrafodaLista"/>
        <w:numPr>
          <w:ilvl w:val="0"/>
          <w:numId w:val="60"/>
        </w:numPr>
      </w:pPr>
      <w:bookmarkStart w:id="19" w:name="_Hlk526353200"/>
      <w:r>
        <w:t>Memoriais de Cálculos e Quantitativos</w:t>
      </w:r>
    </w:p>
    <w:bookmarkEnd w:id="19"/>
    <w:p w14:paraId="06C7ECBF" w14:textId="77777777" w:rsidR="000A5D07" w:rsidRDefault="000A5D07" w:rsidP="000A5D07">
      <w:pPr>
        <w:pStyle w:val="PargrafodaLista"/>
        <w:numPr>
          <w:ilvl w:val="1"/>
          <w:numId w:val="60"/>
        </w:numPr>
      </w:pPr>
      <w:r>
        <w:t>Memória de Cálculo dos Serviços</w:t>
      </w:r>
    </w:p>
    <w:p w14:paraId="3ED2007A" w14:textId="77777777" w:rsidR="000A5D07" w:rsidRDefault="000A5D07" w:rsidP="000A5D07">
      <w:pPr>
        <w:pStyle w:val="PargrafodaLista"/>
        <w:numPr>
          <w:ilvl w:val="1"/>
          <w:numId w:val="60"/>
        </w:numPr>
      </w:pPr>
      <w:r>
        <w:t>Memória de Cálculo dos Materiais</w:t>
      </w:r>
    </w:p>
    <w:p w14:paraId="19691ECA" w14:textId="77777777" w:rsidR="000A5D07" w:rsidRDefault="000A5D07" w:rsidP="000A5D07">
      <w:pPr>
        <w:pStyle w:val="PargrafodaLista"/>
        <w:numPr>
          <w:ilvl w:val="1"/>
          <w:numId w:val="60"/>
        </w:numPr>
      </w:pPr>
      <w:r>
        <w:t>CPU – Composição de Preços</w:t>
      </w:r>
    </w:p>
    <w:p w14:paraId="70CEF662" w14:textId="77777777" w:rsidR="000A5D07" w:rsidRDefault="000A5D07" w:rsidP="000A5D07">
      <w:pPr>
        <w:pStyle w:val="PargrafodaLista"/>
        <w:numPr>
          <w:ilvl w:val="1"/>
          <w:numId w:val="60"/>
        </w:numPr>
      </w:pPr>
      <w:r>
        <w:t>Memória de Cálculo da Redes</w:t>
      </w:r>
    </w:p>
    <w:p w14:paraId="4ECF06FC" w14:textId="77777777" w:rsidR="000A5D07" w:rsidRDefault="000A5D07" w:rsidP="000A5D07">
      <w:pPr>
        <w:pStyle w:val="PargrafodaLista"/>
        <w:numPr>
          <w:ilvl w:val="2"/>
          <w:numId w:val="60"/>
        </w:numPr>
      </w:pPr>
      <w:r>
        <w:t>M.C. - Bacia 01</w:t>
      </w:r>
    </w:p>
    <w:p w14:paraId="3341D591" w14:textId="77777777" w:rsidR="000A5D07" w:rsidRDefault="000A5D07" w:rsidP="000A5D07">
      <w:pPr>
        <w:pStyle w:val="PargrafodaLista"/>
        <w:numPr>
          <w:ilvl w:val="2"/>
          <w:numId w:val="60"/>
        </w:numPr>
      </w:pPr>
      <w:r>
        <w:t xml:space="preserve">M.C. - Bacia 02 </w:t>
      </w:r>
    </w:p>
    <w:p w14:paraId="5B85A70A" w14:textId="77777777" w:rsidR="000A5D07" w:rsidRDefault="000A5D07" w:rsidP="000A5D07">
      <w:pPr>
        <w:pStyle w:val="PargrafodaLista"/>
        <w:numPr>
          <w:ilvl w:val="2"/>
          <w:numId w:val="60"/>
        </w:numPr>
      </w:pPr>
      <w:r>
        <w:t>M.C. - Bacia 03</w:t>
      </w:r>
    </w:p>
    <w:p w14:paraId="2E0DE20C" w14:textId="77777777" w:rsidR="000A5D07" w:rsidRDefault="000A5D07" w:rsidP="000A5D07">
      <w:pPr>
        <w:pStyle w:val="PargrafodaLista"/>
        <w:ind w:left="2869" w:firstLine="0"/>
      </w:pPr>
    </w:p>
    <w:p w14:paraId="65A5BA6D" w14:textId="2BE5C348" w:rsidR="000A5D07" w:rsidRDefault="000A5D07" w:rsidP="000A5D07">
      <w:pPr>
        <w:pStyle w:val="PargrafodaLista"/>
        <w:numPr>
          <w:ilvl w:val="1"/>
          <w:numId w:val="60"/>
        </w:numPr>
      </w:pPr>
      <w:r>
        <w:t>Planilha de Quantitativos</w:t>
      </w:r>
    </w:p>
    <w:p w14:paraId="21EDE029" w14:textId="77777777" w:rsidR="000A5D07" w:rsidRDefault="000A5D07" w:rsidP="000A5D07">
      <w:pPr>
        <w:pStyle w:val="PargrafodaLista"/>
        <w:numPr>
          <w:ilvl w:val="1"/>
          <w:numId w:val="60"/>
        </w:numPr>
      </w:pPr>
      <w:r>
        <w:t>M.C. Casa do Gerador</w:t>
      </w:r>
    </w:p>
    <w:p w14:paraId="20A6B4FC" w14:textId="77777777" w:rsidR="000A5D07" w:rsidRDefault="000A5D07" w:rsidP="000A5D07">
      <w:pPr>
        <w:pStyle w:val="PargrafodaLista"/>
        <w:numPr>
          <w:ilvl w:val="1"/>
          <w:numId w:val="60"/>
        </w:numPr>
      </w:pPr>
      <w:r>
        <w:t>M.C. ETE</w:t>
      </w:r>
    </w:p>
    <w:p w14:paraId="3679F5EC" w14:textId="77777777" w:rsidR="000A5D07" w:rsidRDefault="000A5D07" w:rsidP="000A5D07">
      <w:pPr>
        <w:pStyle w:val="PargrafodaLista"/>
        <w:numPr>
          <w:ilvl w:val="1"/>
          <w:numId w:val="60"/>
        </w:numPr>
      </w:pPr>
      <w:r>
        <w:t>M.C. Laboratório - ETE</w:t>
      </w:r>
    </w:p>
    <w:p w14:paraId="08B07C5E" w14:textId="77777777" w:rsidR="009875BD" w:rsidRDefault="009875BD" w:rsidP="009875BD">
      <w:pPr>
        <w:pStyle w:val="Pargrafo"/>
      </w:pPr>
    </w:p>
    <w:p w14:paraId="759FD46C" w14:textId="77777777" w:rsidR="009875BD" w:rsidRPr="009875BD" w:rsidRDefault="009875BD" w:rsidP="009875BD">
      <w:pPr>
        <w:pStyle w:val="Pargrafo"/>
      </w:pPr>
    </w:p>
    <w:p w14:paraId="0FA52EDF" w14:textId="77777777" w:rsidR="001806F3" w:rsidRDefault="001806F3" w:rsidP="00834DF5">
      <w:pPr>
        <w:pStyle w:val="PargrafodaLista"/>
      </w:pPr>
    </w:p>
    <w:p w14:paraId="4F03C966" w14:textId="77777777" w:rsidR="001806F3" w:rsidRDefault="001806F3" w:rsidP="00834DF5">
      <w:pPr>
        <w:pStyle w:val="PargrafodaLista"/>
      </w:pPr>
    </w:p>
    <w:p w14:paraId="5F522438" w14:textId="77777777" w:rsidR="001806F3" w:rsidRDefault="001806F3" w:rsidP="00834DF5">
      <w:pPr>
        <w:pStyle w:val="PargrafodaLista"/>
      </w:pPr>
    </w:p>
    <w:p w14:paraId="6D447433" w14:textId="77777777" w:rsidR="001806F3" w:rsidRDefault="001806F3" w:rsidP="00834DF5">
      <w:pPr>
        <w:pStyle w:val="PargrafodaLista"/>
      </w:pPr>
    </w:p>
    <w:p w14:paraId="762AAC07" w14:textId="77777777" w:rsidR="001806F3" w:rsidRDefault="001806F3" w:rsidP="00834DF5">
      <w:pPr>
        <w:pStyle w:val="PargrafodaLista"/>
      </w:pPr>
    </w:p>
    <w:p w14:paraId="5E169123" w14:textId="77777777" w:rsidR="001806F3" w:rsidRDefault="001806F3" w:rsidP="00834DF5">
      <w:pPr>
        <w:pStyle w:val="PargrafodaLista"/>
      </w:pPr>
    </w:p>
    <w:p w14:paraId="22CACAA7" w14:textId="77777777" w:rsidR="00834DF5" w:rsidRDefault="00834DF5" w:rsidP="00834DF5">
      <w:pPr>
        <w:pStyle w:val="PargrafodaLista"/>
      </w:pPr>
    </w:p>
    <w:p w14:paraId="58CD2176" w14:textId="77777777" w:rsidR="00834DF5" w:rsidRDefault="00834DF5" w:rsidP="00834DF5">
      <w:pPr>
        <w:pStyle w:val="PargrafodaLista"/>
      </w:pPr>
    </w:p>
    <w:p w14:paraId="50899FEE" w14:textId="77777777" w:rsidR="00834DF5" w:rsidRDefault="00834DF5" w:rsidP="00834DF5">
      <w:pPr>
        <w:pStyle w:val="PargrafodaLista"/>
      </w:pPr>
    </w:p>
    <w:p w14:paraId="4AC95529" w14:textId="77777777" w:rsidR="001806F3" w:rsidRDefault="001806F3" w:rsidP="00834DF5">
      <w:pPr>
        <w:pStyle w:val="PargrafodaLista"/>
      </w:pPr>
    </w:p>
    <w:p w14:paraId="28D4EEB9" w14:textId="77777777" w:rsidR="00CD3EF9" w:rsidRDefault="00CD3EF9" w:rsidP="00834DF5">
      <w:pPr>
        <w:pStyle w:val="PargrafodaLista"/>
      </w:pPr>
      <w:bookmarkStart w:id="20" w:name="_Ref502924173"/>
    </w:p>
    <w:p w14:paraId="0BD6E71B" w14:textId="77777777" w:rsidR="00F27883" w:rsidRDefault="00F27883" w:rsidP="00834DF5">
      <w:pPr>
        <w:pStyle w:val="PargrafodaLista"/>
      </w:pPr>
    </w:p>
    <w:p w14:paraId="0810232E" w14:textId="317ACD83" w:rsidR="008C2FE9" w:rsidRPr="008C2FE9" w:rsidRDefault="008C2FE9" w:rsidP="00E7263F">
      <w:pPr>
        <w:pStyle w:val="Ttulo1"/>
        <w:spacing w:before="0" w:after="0"/>
        <w:jc w:val="left"/>
        <w:rPr>
          <w:sz w:val="32"/>
          <w:szCs w:val="32"/>
        </w:rPr>
      </w:pPr>
      <w:bookmarkStart w:id="21" w:name="_Toc534303343"/>
      <w:r>
        <w:t>ANEXO</w:t>
      </w:r>
      <w:r w:rsidR="00AB26EB">
        <w:t>S</w:t>
      </w:r>
      <w:bookmarkEnd w:id="21"/>
    </w:p>
    <w:p w14:paraId="22A4C93F" w14:textId="77777777" w:rsidR="00CD3EF9" w:rsidRDefault="00CD3EF9" w:rsidP="003F663E">
      <w:pPr>
        <w:pStyle w:val="AnexoNmero"/>
        <w:numPr>
          <w:ilvl w:val="0"/>
          <w:numId w:val="0"/>
        </w:numPr>
      </w:pPr>
    </w:p>
    <w:p w14:paraId="6E225D45" w14:textId="19FCFE70" w:rsidR="003F663E" w:rsidRDefault="00FF6932" w:rsidP="00F27883">
      <w:pPr>
        <w:pStyle w:val="AnexoNmero"/>
      </w:pPr>
      <w:r>
        <w:t xml:space="preserve"> </w:t>
      </w:r>
      <w:bookmarkStart w:id="22" w:name="_Ref511653759"/>
      <w:bookmarkStart w:id="23" w:name="_Toc512085071"/>
      <w:bookmarkStart w:id="24" w:name="_Toc512085499"/>
      <w:bookmarkStart w:id="25" w:name="_Toc534303333"/>
      <w:r w:rsidRPr="00290E44">
        <w:t xml:space="preserve">- </w:t>
      </w:r>
      <w:bookmarkEnd w:id="22"/>
      <w:bookmarkEnd w:id="23"/>
      <w:bookmarkEnd w:id="24"/>
      <w:r w:rsidR="00F27883" w:rsidRPr="00290E44">
        <w:t>PLANILHA</w:t>
      </w:r>
      <w:r w:rsidR="00290E44">
        <w:t xml:space="preserve"> ORÇAMENTÁRIA</w:t>
      </w:r>
      <w:bookmarkEnd w:id="25"/>
    </w:p>
    <w:p w14:paraId="19B9C3E4" w14:textId="3CA790BC" w:rsidR="00806B1E" w:rsidRPr="00806B1E" w:rsidRDefault="00806B1E" w:rsidP="00806B1E">
      <w:pPr>
        <w:pStyle w:val="PargrafodaLista"/>
        <w:ind w:firstLine="0"/>
        <w:jc w:val="center"/>
        <w:rPr>
          <w:b/>
          <w:color w:val="002060"/>
        </w:rPr>
      </w:pPr>
      <w:r w:rsidRPr="00806B1E">
        <w:rPr>
          <w:b/>
          <w:color w:val="002060"/>
        </w:rPr>
        <w:t>ESG009-2-PRM-V05-ORC-AI</w:t>
      </w:r>
    </w:p>
    <w:p w14:paraId="65E30A5F" w14:textId="3596BF2D" w:rsidR="00806B1E" w:rsidRDefault="00806B1E">
      <w:pPr>
        <w:spacing w:before="0" w:after="0"/>
        <w:jc w:val="left"/>
      </w:pPr>
      <w:r>
        <w:br w:type="page"/>
      </w:r>
    </w:p>
    <w:p w14:paraId="7330F62A" w14:textId="45F985D3" w:rsidR="00806B1E" w:rsidRDefault="00806B1E">
      <w:pPr>
        <w:spacing w:before="0" w:after="0"/>
        <w:jc w:val="left"/>
        <w:rPr>
          <w:b/>
          <w:color w:val="000080"/>
          <w:sz w:val="32"/>
          <w:szCs w:val="32"/>
        </w:rPr>
      </w:pPr>
    </w:p>
    <w:p w14:paraId="108FBD35" w14:textId="755A4DA7" w:rsidR="00806B1E" w:rsidRDefault="00806B1E">
      <w:pPr>
        <w:spacing w:before="0" w:after="0"/>
        <w:jc w:val="left"/>
        <w:rPr>
          <w:b/>
          <w:color w:val="000080"/>
          <w:sz w:val="32"/>
          <w:szCs w:val="32"/>
        </w:rPr>
      </w:pPr>
    </w:p>
    <w:p w14:paraId="2461F0BD" w14:textId="5C5D39E2" w:rsidR="00806B1E" w:rsidRDefault="00806B1E">
      <w:pPr>
        <w:spacing w:before="0" w:after="0"/>
        <w:jc w:val="left"/>
        <w:rPr>
          <w:b/>
          <w:color w:val="000080"/>
          <w:sz w:val="32"/>
          <w:szCs w:val="32"/>
        </w:rPr>
      </w:pPr>
    </w:p>
    <w:p w14:paraId="7F8267EB" w14:textId="48D993E3" w:rsidR="00806B1E" w:rsidRDefault="00806B1E">
      <w:pPr>
        <w:spacing w:before="0" w:after="0"/>
        <w:jc w:val="left"/>
        <w:rPr>
          <w:b/>
          <w:color w:val="000080"/>
          <w:sz w:val="32"/>
          <w:szCs w:val="32"/>
        </w:rPr>
      </w:pPr>
    </w:p>
    <w:p w14:paraId="5E0B4C7F" w14:textId="72828697" w:rsidR="00806B1E" w:rsidRDefault="00806B1E">
      <w:pPr>
        <w:spacing w:before="0" w:after="0"/>
        <w:jc w:val="left"/>
        <w:rPr>
          <w:b/>
          <w:color w:val="000080"/>
          <w:sz w:val="32"/>
          <w:szCs w:val="32"/>
        </w:rPr>
      </w:pPr>
    </w:p>
    <w:p w14:paraId="1472429F" w14:textId="7E7299A9" w:rsidR="00806B1E" w:rsidRDefault="00806B1E">
      <w:pPr>
        <w:spacing w:before="0" w:after="0"/>
        <w:jc w:val="left"/>
        <w:rPr>
          <w:b/>
          <w:color w:val="000080"/>
          <w:sz w:val="32"/>
          <w:szCs w:val="32"/>
        </w:rPr>
      </w:pPr>
    </w:p>
    <w:p w14:paraId="0D7DE8AD" w14:textId="3253E720" w:rsidR="00806B1E" w:rsidRDefault="00806B1E">
      <w:pPr>
        <w:spacing w:before="0" w:after="0"/>
        <w:jc w:val="left"/>
        <w:rPr>
          <w:b/>
          <w:color w:val="000080"/>
          <w:sz w:val="32"/>
          <w:szCs w:val="32"/>
        </w:rPr>
      </w:pPr>
    </w:p>
    <w:p w14:paraId="57D68BE4" w14:textId="5CC19ECA" w:rsidR="00806B1E" w:rsidRDefault="00806B1E">
      <w:pPr>
        <w:spacing w:before="0" w:after="0"/>
        <w:jc w:val="left"/>
        <w:rPr>
          <w:b/>
          <w:color w:val="000080"/>
          <w:sz w:val="32"/>
          <w:szCs w:val="32"/>
        </w:rPr>
      </w:pPr>
    </w:p>
    <w:p w14:paraId="0AF599FB" w14:textId="0B20E98F" w:rsidR="00806B1E" w:rsidRDefault="00806B1E">
      <w:pPr>
        <w:spacing w:before="0" w:after="0"/>
        <w:jc w:val="left"/>
        <w:rPr>
          <w:b/>
          <w:color w:val="000080"/>
          <w:sz w:val="32"/>
          <w:szCs w:val="32"/>
        </w:rPr>
      </w:pPr>
    </w:p>
    <w:p w14:paraId="08ACCF58" w14:textId="689B25E1" w:rsidR="00806B1E" w:rsidRDefault="00806B1E">
      <w:pPr>
        <w:spacing w:before="0" w:after="0"/>
        <w:jc w:val="left"/>
        <w:rPr>
          <w:b/>
          <w:color w:val="000080"/>
          <w:sz w:val="32"/>
          <w:szCs w:val="32"/>
        </w:rPr>
      </w:pPr>
    </w:p>
    <w:p w14:paraId="23090A72" w14:textId="2CE28BDC" w:rsidR="00806B1E" w:rsidRDefault="00806B1E">
      <w:pPr>
        <w:spacing w:before="0" w:after="0"/>
        <w:jc w:val="left"/>
        <w:rPr>
          <w:b/>
          <w:color w:val="000080"/>
          <w:sz w:val="32"/>
          <w:szCs w:val="32"/>
        </w:rPr>
      </w:pPr>
    </w:p>
    <w:p w14:paraId="0A1C459A" w14:textId="79A6CDC7" w:rsidR="00806B1E" w:rsidRDefault="00806B1E">
      <w:pPr>
        <w:spacing w:before="0" w:after="0"/>
        <w:jc w:val="left"/>
        <w:rPr>
          <w:b/>
          <w:color w:val="000080"/>
          <w:sz w:val="32"/>
          <w:szCs w:val="32"/>
        </w:rPr>
      </w:pPr>
    </w:p>
    <w:p w14:paraId="0F314B46" w14:textId="71217932" w:rsidR="00806B1E" w:rsidRDefault="00806B1E">
      <w:pPr>
        <w:spacing w:before="0" w:after="0"/>
        <w:jc w:val="left"/>
        <w:rPr>
          <w:b/>
          <w:color w:val="000080"/>
          <w:sz w:val="32"/>
          <w:szCs w:val="32"/>
        </w:rPr>
      </w:pPr>
    </w:p>
    <w:p w14:paraId="2C3358EB" w14:textId="48E6FC9F" w:rsidR="00806B1E" w:rsidRDefault="00806B1E">
      <w:pPr>
        <w:spacing w:before="0" w:after="0"/>
        <w:jc w:val="left"/>
        <w:rPr>
          <w:b/>
          <w:color w:val="000080"/>
          <w:sz w:val="32"/>
          <w:szCs w:val="32"/>
        </w:rPr>
      </w:pPr>
    </w:p>
    <w:p w14:paraId="374FF797" w14:textId="77777777" w:rsidR="00806B1E" w:rsidRDefault="00806B1E">
      <w:pPr>
        <w:spacing w:before="0" w:after="0"/>
        <w:jc w:val="left"/>
        <w:rPr>
          <w:b/>
          <w:color w:val="000080"/>
          <w:sz w:val="32"/>
          <w:szCs w:val="32"/>
        </w:rPr>
      </w:pPr>
    </w:p>
    <w:p w14:paraId="59B7E643" w14:textId="05798CC4" w:rsidR="00806B1E" w:rsidRPr="00290E44" w:rsidRDefault="00806B1E" w:rsidP="00806B1E">
      <w:pPr>
        <w:pStyle w:val="AnexoNmero"/>
      </w:pPr>
      <w:bookmarkStart w:id="26" w:name="_Toc534303334"/>
      <w:r>
        <w:t xml:space="preserve">- </w:t>
      </w:r>
      <w:r w:rsidR="00AB26EB" w:rsidRPr="00BC7CD2">
        <w:t>MEMORIAIS DE CÁLCULOS E QUANTITATIVOS</w:t>
      </w:r>
      <w:bookmarkEnd w:id="26"/>
    </w:p>
    <w:bookmarkEnd w:id="20"/>
    <w:p w14:paraId="37611DCC" w14:textId="62B63478" w:rsidR="003F663E" w:rsidRPr="00806B1E" w:rsidRDefault="00806B1E" w:rsidP="00806B1E">
      <w:pPr>
        <w:pStyle w:val="PargrafodaLista"/>
        <w:ind w:firstLine="0"/>
        <w:jc w:val="center"/>
        <w:rPr>
          <w:b/>
          <w:color w:val="002060"/>
        </w:rPr>
      </w:pPr>
      <w:r w:rsidRPr="00806B1E">
        <w:rPr>
          <w:b/>
          <w:color w:val="002060"/>
        </w:rPr>
        <w:t>ESG009-2-</w:t>
      </w:r>
      <w:r w:rsidR="00653896">
        <w:rPr>
          <w:b/>
          <w:color w:val="002060"/>
        </w:rPr>
        <w:t>RPR</w:t>
      </w:r>
      <w:r w:rsidRPr="00806B1E">
        <w:rPr>
          <w:b/>
          <w:color w:val="002060"/>
        </w:rPr>
        <w:t>-V05-ORC-AI</w:t>
      </w:r>
      <w:r>
        <w:rPr>
          <w:b/>
          <w:color w:val="002060"/>
        </w:rPr>
        <w:t>I</w:t>
      </w:r>
    </w:p>
    <w:sectPr w:rsidR="003F663E" w:rsidRPr="00806B1E" w:rsidSect="001165C0">
      <w:footerReference w:type="default" r:id="rId11"/>
      <w:pgSz w:w="11907" w:h="16840" w:code="9"/>
      <w:pgMar w:top="1418" w:right="1134" w:bottom="1418" w:left="1701" w:header="37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28FB6" w14:textId="77777777" w:rsidR="0030241D" w:rsidRDefault="0030241D">
      <w:r>
        <w:separator/>
      </w:r>
    </w:p>
  </w:endnote>
  <w:endnote w:type="continuationSeparator" w:id="0">
    <w:p w14:paraId="568153E9" w14:textId="77777777" w:rsidR="0030241D" w:rsidRDefault="00302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egrito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witzerlandCond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Symbol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29311" w14:textId="77777777" w:rsidR="00F3599F" w:rsidRDefault="00F3599F" w:rsidP="009858C8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5CD0E1D8" w14:textId="77777777" w:rsidR="00F3599F" w:rsidRDefault="00F3599F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93319028"/>
      <w:docPartObj>
        <w:docPartGallery w:val="Page Numbers (Bottom of Page)"/>
        <w:docPartUnique/>
      </w:docPartObj>
    </w:sdtPr>
    <w:sdtEndPr/>
    <w:sdtContent>
      <w:p w14:paraId="28966DD1" w14:textId="0CAE3205" w:rsidR="00BF77D7" w:rsidRDefault="00BF77D7">
        <w:pPr>
          <w:pStyle w:val="Rodap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3C0EE81" wp14:editId="0BBBAC81">
                  <wp:simplePos x="0" y="0"/>
                  <wp:positionH relativeFrom="column">
                    <wp:posOffset>-712382</wp:posOffset>
                  </wp:positionH>
                  <wp:positionV relativeFrom="paragraph">
                    <wp:posOffset>-2849525</wp:posOffset>
                  </wp:positionV>
                  <wp:extent cx="342900" cy="1714500"/>
                  <wp:effectExtent l="0" t="0" r="0" b="0"/>
                  <wp:wrapNone/>
                  <wp:docPr id="6" name="Text Box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42900" cy="1714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79DA0D" w14:textId="77777777" w:rsidR="00BF77D7" w:rsidRDefault="00BF77D7" w:rsidP="00BF77D7">
                              <w:pPr>
                                <w:rPr>
                                  <w:sz w:val="12"/>
                                </w:rPr>
                              </w:pPr>
                              <w:r w:rsidRPr="003029A1">
                                <w:rPr>
                                  <w:sz w:val="12"/>
                                </w:rPr>
                                <w:t>ESG009-</w:t>
                              </w:r>
                              <w:r>
                                <w:rPr>
                                  <w:sz w:val="12"/>
                                </w:rPr>
                                <w:t>2</w:t>
                              </w:r>
                              <w:r w:rsidRPr="003029A1">
                                <w:rPr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sz w:val="12"/>
                                </w:rPr>
                                <w:t>RPR</w:t>
                              </w:r>
                              <w:r w:rsidRPr="003029A1">
                                <w:rPr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sz w:val="12"/>
                                </w:rPr>
                                <w:t>ORC</w:t>
                              </w:r>
                              <w:r w:rsidRPr="003029A1">
                                <w:rPr>
                                  <w:sz w:val="12"/>
                                </w:rPr>
                                <w:t>-V</w:t>
                              </w:r>
                              <w:r>
                                <w:rPr>
                                  <w:sz w:val="12"/>
                                </w:rPr>
                                <w:t>05</w:t>
                              </w:r>
                              <w:r w:rsidRPr="003029A1">
                                <w:rPr>
                                  <w:sz w:val="12"/>
                                </w:rPr>
                                <w:t>-R0</w:t>
                              </w:r>
                              <w:r>
                                <w:rPr>
                                  <w:sz w:val="1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3C0EE81"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6" type="#_x0000_t202" style="position:absolute;left:0;text-align:left;margin-left:-56.1pt;margin-top:-224.35pt;width:27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" stroked="f">
                  <v:textbox style="layout-flow:vertical;mso-layout-flow-alt:bottom-to-top">
                    <w:txbxContent>
                      <w:p w14:paraId="7979DA0D" w14:textId="77777777" w:rsidR="00BF77D7" w:rsidRDefault="00BF77D7" w:rsidP="00BF77D7">
                        <w:pPr>
                          <w:rPr>
                            <w:sz w:val="12"/>
                          </w:rPr>
                        </w:pPr>
                        <w:r w:rsidRPr="003029A1">
                          <w:rPr>
                            <w:sz w:val="12"/>
                          </w:rPr>
                          <w:t>ESG009-</w:t>
                        </w:r>
                        <w:r>
                          <w:rPr>
                            <w:sz w:val="12"/>
                          </w:rPr>
                          <w:t>2</w:t>
                        </w:r>
                        <w:r w:rsidRPr="003029A1">
                          <w:rPr>
                            <w:sz w:val="12"/>
                          </w:rPr>
                          <w:t>-</w:t>
                        </w:r>
                        <w:r>
                          <w:rPr>
                            <w:sz w:val="12"/>
                          </w:rPr>
                          <w:t>RPR</w:t>
                        </w:r>
                        <w:r w:rsidRPr="003029A1">
                          <w:rPr>
                            <w:sz w:val="12"/>
                          </w:rPr>
                          <w:t>-</w:t>
                        </w:r>
                        <w:r>
                          <w:rPr>
                            <w:sz w:val="12"/>
                          </w:rPr>
                          <w:t>ORC</w:t>
                        </w:r>
                        <w:r w:rsidRPr="003029A1">
                          <w:rPr>
                            <w:sz w:val="12"/>
                          </w:rPr>
                          <w:t>-V</w:t>
                        </w:r>
                        <w:r>
                          <w:rPr>
                            <w:sz w:val="12"/>
                          </w:rPr>
                          <w:t>05</w:t>
                        </w:r>
                        <w:r w:rsidRPr="003029A1">
                          <w:rPr>
                            <w:sz w:val="12"/>
                          </w:rPr>
                          <w:t>-R0</w:t>
                        </w:r>
                        <w:r>
                          <w:rPr>
                            <w:sz w:val="12"/>
                          </w:rPr>
                          <w:t>0</w:t>
                        </w:r>
                      </w:p>
                    </w:txbxContent>
                  </v:textbox>
                </v:shape>
              </w:pict>
            </mc:Fallback>
          </mc:AlternateContent>
        </w:r>
      </w:p>
    </w:sdtContent>
  </w:sdt>
  <w:p w14:paraId="73DDDEEF" w14:textId="77777777" w:rsidR="00F3599F" w:rsidRDefault="00F3599F" w:rsidP="007F320E">
    <w:pPr>
      <w:ind w:left="-1134" w:right="360"/>
      <w:jc w:val="left"/>
      <w:rPr>
        <w:rFonts w:ascii="SwitzerlandCondLight" w:hAnsi="SwitzerlandCondLight"/>
        <w:sz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5678675"/>
      <w:docPartObj>
        <w:docPartGallery w:val="Page Numbers (Bottom of Page)"/>
        <w:docPartUnique/>
      </w:docPartObj>
    </w:sdtPr>
    <w:sdtEndPr/>
    <w:sdtContent>
      <w:p w14:paraId="17882969" w14:textId="77777777" w:rsidR="00BF77D7" w:rsidRDefault="00BF77D7">
        <w:pPr>
          <w:pStyle w:val="Rodap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2E3F7A9" wp14:editId="3EA0E0BE">
                  <wp:simplePos x="0" y="0"/>
                  <wp:positionH relativeFrom="column">
                    <wp:posOffset>-712382</wp:posOffset>
                  </wp:positionH>
                  <wp:positionV relativeFrom="paragraph">
                    <wp:posOffset>-2849525</wp:posOffset>
                  </wp:positionV>
                  <wp:extent cx="342900" cy="1714500"/>
                  <wp:effectExtent l="0" t="0" r="0" b="0"/>
                  <wp:wrapNone/>
                  <wp:docPr id="3" name="Text Box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42900" cy="1714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823A11" w14:textId="77777777" w:rsidR="00BF77D7" w:rsidRDefault="00BF77D7" w:rsidP="00BF77D7">
                              <w:pPr>
                                <w:rPr>
                                  <w:sz w:val="12"/>
                                </w:rPr>
                              </w:pPr>
                              <w:r w:rsidRPr="003029A1">
                                <w:rPr>
                                  <w:sz w:val="12"/>
                                </w:rPr>
                                <w:t>ESG009-</w:t>
                              </w:r>
                              <w:r>
                                <w:rPr>
                                  <w:sz w:val="12"/>
                                </w:rPr>
                                <w:t>2</w:t>
                              </w:r>
                              <w:r w:rsidRPr="003029A1">
                                <w:rPr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sz w:val="12"/>
                                </w:rPr>
                                <w:t>RPR</w:t>
                              </w:r>
                              <w:r w:rsidRPr="003029A1">
                                <w:rPr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sz w:val="12"/>
                                </w:rPr>
                                <w:t>ORC</w:t>
                              </w:r>
                              <w:r w:rsidRPr="003029A1">
                                <w:rPr>
                                  <w:sz w:val="12"/>
                                </w:rPr>
                                <w:t>-V</w:t>
                              </w:r>
                              <w:r>
                                <w:rPr>
                                  <w:sz w:val="12"/>
                                </w:rPr>
                                <w:t>05</w:t>
                              </w:r>
                              <w:r w:rsidRPr="003029A1">
                                <w:rPr>
                                  <w:sz w:val="12"/>
                                </w:rPr>
                                <w:t>-R0</w:t>
                              </w:r>
                              <w:r>
                                <w:rPr>
                                  <w:sz w:val="1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2E3F7A9"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-56.1pt;margin-top:-224.35pt;width:27pt;height:1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" stroked="f">
                  <v:textbox style="layout-flow:vertical;mso-layout-flow-alt:bottom-to-top">
                    <w:txbxContent>
                      <w:p w14:paraId="09823A11" w14:textId="77777777" w:rsidR="00BF77D7" w:rsidRDefault="00BF77D7" w:rsidP="00BF77D7">
                        <w:pPr>
                          <w:rPr>
                            <w:sz w:val="12"/>
                          </w:rPr>
                        </w:pPr>
                        <w:r w:rsidRPr="003029A1">
                          <w:rPr>
                            <w:sz w:val="12"/>
                          </w:rPr>
                          <w:t>ESG009-</w:t>
                        </w:r>
                        <w:r>
                          <w:rPr>
                            <w:sz w:val="12"/>
                          </w:rPr>
                          <w:t>2</w:t>
                        </w:r>
                        <w:r w:rsidRPr="003029A1">
                          <w:rPr>
                            <w:sz w:val="12"/>
                          </w:rPr>
                          <w:t>-</w:t>
                        </w:r>
                        <w:r>
                          <w:rPr>
                            <w:sz w:val="12"/>
                          </w:rPr>
                          <w:t>RPR</w:t>
                        </w:r>
                        <w:r w:rsidRPr="003029A1">
                          <w:rPr>
                            <w:sz w:val="12"/>
                          </w:rPr>
                          <w:t>-</w:t>
                        </w:r>
                        <w:r>
                          <w:rPr>
                            <w:sz w:val="12"/>
                          </w:rPr>
                          <w:t>ORC</w:t>
                        </w:r>
                        <w:r w:rsidRPr="003029A1">
                          <w:rPr>
                            <w:sz w:val="12"/>
                          </w:rPr>
                          <w:t>-V</w:t>
                        </w:r>
                        <w:r>
                          <w:rPr>
                            <w:sz w:val="12"/>
                          </w:rPr>
                          <w:t>05</w:t>
                        </w:r>
                        <w:r w:rsidRPr="003029A1">
                          <w:rPr>
                            <w:sz w:val="12"/>
                          </w:rPr>
                          <w:t>-R0</w:t>
                        </w:r>
                        <w:r>
                          <w:rPr>
                            <w:sz w:val="12"/>
                          </w:rPr>
                          <w:t>0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A94C60" w14:textId="77777777" w:rsidR="00BF77D7" w:rsidRDefault="00BF77D7" w:rsidP="007F320E">
    <w:pPr>
      <w:ind w:left="-1134" w:right="360"/>
      <w:jc w:val="left"/>
      <w:rPr>
        <w:rFonts w:ascii="SwitzerlandCondLight" w:hAnsi="SwitzerlandCondLight"/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0ED28" w14:textId="77777777" w:rsidR="0030241D" w:rsidRDefault="0030241D">
      <w:r>
        <w:separator/>
      </w:r>
    </w:p>
  </w:footnote>
  <w:footnote w:type="continuationSeparator" w:id="0">
    <w:p w14:paraId="10DE420B" w14:textId="77777777" w:rsidR="0030241D" w:rsidRDefault="00302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25E25" w14:textId="77777777" w:rsidR="00F3599F" w:rsidRPr="008E0C4B" w:rsidRDefault="00F3599F" w:rsidP="008E0C4B">
    <w:pPr>
      <w:pBdr>
        <w:bottom w:val="single" w:sz="24" w:space="1" w:color="auto"/>
      </w:pBdr>
      <w:spacing w:after="0"/>
      <w:ind w:right="-143"/>
      <w:jc w:val="center"/>
      <w:rPr>
        <w:b/>
        <w:noProof/>
        <w:sz w:val="16"/>
        <w:szCs w:val="16"/>
      </w:rPr>
    </w:pPr>
    <w:r>
      <w:rPr>
        <w:noProof/>
      </w:rPr>
      <w:drawing>
        <wp:inline distT="0" distB="0" distL="0" distR="0" wp14:anchorId="0344ED12" wp14:editId="06477055">
          <wp:extent cx="1743710" cy="351155"/>
          <wp:effectExtent l="0" t="0" r="0" b="0"/>
          <wp:docPr id="1" name="Imagem 1" descr="CODEVAS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DEVAS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10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 w:rsidRPr="004973E2">
      <w:rPr>
        <w:b/>
        <w:color w:val="0070C0"/>
        <w:sz w:val="16"/>
        <w:szCs w:val="16"/>
      </w:rPr>
      <w:t>FESTI &amp; FESTI CONSULTORIA E PLANEJAMENTO LTDA. EPP</w:t>
    </w:r>
    <w:r>
      <w:rPr>
        <w:b/>
        <w:noProof/>
        <w:sz w:val="16"/>
        <w:szCs w:val="16"/>
      </w:rPr>
      <w:drawing>
        <wp:inline distT="0" distB="0" distL="0" distR="0" wp14:anchorId="7DAD2779" wp14:editId="76D03F6F">
          <wp:extent cx="531495" cy="457200"/>
          <wp:effectExtent l="0" t="0" r="0" b="0"/>
          <wp:docPr id="2" name="Imagem 2" descr="Logotipo - Festi e F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tipo - Festi e Fest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49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81DA7"/>
    <w:multiLevelType w:val="hybridMultilevel"/>
    <w:tmpl w:val="780CCC4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C3313"/>
    <w:multiLevelType w:val="hybridMultilevel"/>
    <w:tmpl w:val="93001158"/>
    <w:lvl w:ilvl="0" w:tplc="0416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BB2E55"/>
    <w:multiLevelType w:val="hybridMultilevel"/>
    <w:tmpl w:val="3A02CA0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5C4864"/>
    <w:multiLevelType w:val="hybridMultilevel"/>
    <w:tmpl w:val="B3A8BA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F173A6"/>
    <w:multiLevelType w:val="hybridMultilevel"/>
    <w:tmpl w:val="08A89532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3652BEA"/>
    <w:multiLevelType w:val="hybridMultilevel"/>
    <w:tmpl w:val="45FE8EA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AF2275"/>
    <w:multiLevelType w:val="hybridMultilevel"/>
    <w:tmpl w:val="F828CEDA"/>
    <w:lvl w:ilvl="0" w:tplc="248A320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243A7"/>
    <w:multiLevelType w:val="hybridMultilevel"/>
    <w:tmpl w:val="617A1BD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C187441"/>
    <w:multiLevelType w:val="hybridMultilevel"/>
    <w:tmpl w:val="5100049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1061925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24C306AE"/>
    <w:multiLevelType w:val="hybridMultilevel"/>
    <w:tmpl w:val="DE76DE8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294EC8"/>
    <w:multiLevelType w:val="hybridMultilevel"/>
    <w:tmpl w:val="17BCCB8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1370CC"/>
    <w:multiLevelType w:val="hybridMultilevel"/>
    <w:tmpl w:val="1534E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8F0627"/>
    <w:multiLevelType w:val="hybridMultilevel"/>
    <w:tmpl w:val="69927EBA"/>
    <w:lvl w:ilvl="0" w:tplc="279C00F4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939CB"/>
    <w:multiLevelType w:val="hybridMultilevel"/>
    <w:tmpl w:val="A7B8C2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D4FF6"/>
    <w:multiLevelType w:val="hybridMultilevel"/>
    <w:tmpl w:val="49F6E760"/>
    <w:lvl w:ilvl="0" w:tplc="248A320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981142"/>
    <w:multiLevelType w:val="hybridMultilevel"/>
    <w:tmpl w:val="677675F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E53E5B"/>
    <w:multiLevelType w:val="hybridMultilevel"/>
    <w:tmpl w:val="DA08FFA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78472C4"/>
    <w:multiLevelType w:val="hybridMultilevel"/>
    <w:tmpl w:val="54DAB52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9F40AEA"/>
    <w:multiLevelType w:val="multilevel"/>
    <w:tmpl w:val="0F2A141E"/>
    <w:lvl w:ilvl="0">
      <w:start w:val="1"/>
      <w:numFmt w:val="decimal"/>
      <w:pStyle w:val="Ttulo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suff w:val="space"/>
      <w:lvlText w:val="%1.%2"/>
      <w:lvlJc w:val="left"/>
      <w:pPr>
        <w:ind w:left="576" w:hanging="29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suff w:val="space"/>
      <w:lvlText w:val="%1.%2.%3"/>
      <w:lvlJc w:val="left"/>
      <w:pPr>
        <w:ind w:left="3414" w:hanging="2847"/>
      </w:pPr>
      <w:rPr>
        <w:rFonts w:hint="default"/>
      </w:rPr>
    </w:lvl>
    <w:lvl w:ilvl="3">
      <w:start w:val="1"/>
      <w:numFmt w:val="decimal"/>
      <w:pStyle w:val="Ttulo4"/>
      <w:suff w:val="space"/>
      <w:lvlText w:val="%1.%2.%3.%4"/>
      <w:lvlJc w:val="left"/>
      <w:pPr>
        <w:ind w:left="864" w:hanging="13"/>
      </w:pPr>
      <w:rPr>
        <w:rFonts w:hint="default"/>
      </w:rPr>
    </w:lvl>
    <w:lvl w:ilvl="4">
      <w:start w:val="1"/>
      <w:numFmt w:val="decimal"/>
      <w:pStyle w:val="Ttulo5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44DA34B3"/>
    <w:multiLevelType w:val="hybridMultilevel"/>
    <w:tmpl w:val="FF98F7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87496"/>
    <w:multiLevelType w:val="multilevel"/>
    <w:tmpl w:val="DAAEC3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AD3581B"/>
    <w:multiLevelType w:val="hybridMultilevel"/>
    <w:tmpl w:val="9776054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B595803"/>
    <w:multiLevelType w:val="hybridMultilevel"/>
    <w:tmpl w:val="0C5EEF40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B">
      <w:start w:val="1"/>
      <w:numFmt w:val="lowerRoman"/>
      <w:lvlText w:val="%2."/>
      <w:lvlJc w:val="righ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BD574F0"/>
    <w:multiLevelType w:val="hybridMultilevel"/>
    <w:tmpl w:val="865C0C4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D2E33D1"/>
    <w:multiLevelType w:val="hybridMultilevel"/>
    <w:tmpl w:val="14346CE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DCB2AB2"/>
    <w:multiLevelType w:val="hybridMultilevel"/>
    <w:tmpl w:val="6784B32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04369B0"/>
    <w:multiLevelType w:val="hybridMultilevel"/>
    <w:tmpl w:val="769808B0"/>
    <w:lvl w:ilvl="0" w:tplc="8174CFDA">
      <w:start w:val="2"/>
      <w:numFmt w:val="decimal"/>
      <w:lvlText w:val="%1"/>
      <w:lvlJc w:val="left"/>
      <w:pPr>
        <w:tabs>
          <w:tab w:val="num" w:pos="600"/>
        </w:tabs>
        <w:ind w:left="60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923103"/>
    <w:multiLevelType w:val="hybridMultilevel"/>
    <w:tmpl w:val="E6222D4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2205DC5"/>
    <w:multiLevelType w:val="hybridMultilevel"/>
    <w:tmpl w:val="17207552"/>
    <w:lvl w:ilvl="0" w:tplc="62909612">
      <w:start w:val="1"/>
      <w:numFmt w:val="decimal"/>
      <w:pStyle w:val="TabelaN"/>
      <w:lvlText w:val="Tabela 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C14AE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43F4009"/>
    <w:multiLevelType w:val="hybridMultilevel"/>
    <w:tmpl w:val="D4A4243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61F2D11"/>
    <w:multiLevelType w:val="hybridMultilevel"/>
    <w:tmpl w:val="4DD67EE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6DD24A1"/>
    <w:multiLevelType w:val="hybridMultilevel"/>
    <w:tmpl w:val="D58AB62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9B247EE"/>
    <w:multiLevelType w:val="hybridMultilevel"/>
    <w:tmpl w:val="9580D6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950E0"/>
    <w:multiLevelType w:val="hybridMultilevel"/>
    <w:tmpl w:val="E8AA60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6CB43CF"/>
    <w:multiLevelType w:val="hybridMultilevel"/>
    <w:tmpl w:val="4B1E316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75912AC"/>
    <w:multiLevelType w:val="hybridMultilevel"/>
    <w:tmpl w:val="0538A322"/>
    <w:lvl w:ilvl="0" w:tplc="04160015">
      <w:start w:val="1"/>
      <w:numFmt w:val="upperLetter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88344A7"/>
    <w:multiLevelType w:val="multilevel"/>
    <w:tmpl w:val="C6BE06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B03B38"/>
    <w:multiLevelType w:val="hybridMultilevel"/>
    <w:tmpl w:val="BC4A07A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D5B146B"/>
    <w:multiLevelType w:val="hybridMultilevel"/>
    <w:tmpl w:val="179E650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E0D4701"/>
    <w:multiLevelType w:val="hybridMultilevel"/>
    <w:tmpl w:val="489E51F0"/>
    <w:lvl w:ilvl="0" w:tplc="E8A6ABEE">
      <w:start w:val="1"/>
      <w:numFmt w:val="lowerLetter"/>
      <w:lvlText w:val="%1)"/>
      <w:lvlJc w:val="left"/>
      <w:pPr>
        <w:ind w:left="1489" w:hanging="7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E6D16C0"/>
    <w:multiLevelType w:val="hybridMultilevel"/>
    <w:tmpl w:val="E7ECE8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537AA4"/>
    <w:multiLevelType w:val="hybridMultilevel"/>
    <w:tmpl w:val="FCF4EA38"/>
    <w:lvl w:ilvl="0" w:tplc="59D4AD22">
      <w:start w:val="1"/>
      <w:numFmt w:val="upperRoman"/>
      <w:pStyle w:val="AnexoNmero"/>
      <w:suff w:val="space"/>
      <w:lvlText w:val="ANEXO %1"/>
      <w:lvlJc w:val="center"/>
      <w:pPr>
        <w:ind w:left="0" w:firstLine="0"/>
      </w:pPr>
      <w:rPr>
        <w:rFonts w:ascii="Arial" w:hAnsi="Arial" w:hint="default"/>
        <w:sz w:val="32"/>
      </w:rPr>
    </w:lvl>
    <w:lvl w:ilvl="1" w:tplc="04160019">
      <w:start w:val="1"/>
      <w:numFmt w:val="lowerLetter"/>
      <w:lvlText w:val="%2."/>
      <w:lvlJc w:val="left"/>
      <w:pPr>
        <w:ind w:left="6403" w:hanging="360"/>
      </w:pPr>
    </w:lvl>
    <w:lvl w:ilvl="2" w:tplc="0416001B" w:tentative="1">
      <w:start w:val="1"/>
      <w:numFmt w:val="lowerRoman"/>
      <w:lvlText w:val="%3."/>
      <w:lvlJc w:val="right"/>
      <w:pPr>
        <w:ind w:left="7123" w:hanging="180"/>
      </w:pPr>
    </w:lvl>
    <w:lvl w:ilvl="3" w:tplc="0416000F" w:tentative="1">
      <w:start w:val="1"/>
      <w:numFmt w:val="decimal"/>
      <w:lvlText w:val="%4."/>
      <w:lvlJc w:val="left"/>
      <w:pPr>
        <w:ind w:left="7843" w:hanging="360"/>
      </w:pPr>
    </w:lvl>
    <w:lvl w:ilvl="4" w:tplc="04160019" w:tentative="1">
      <w:start w:val="1"/>
      <w:numFmt w:val="lowerLetter"/>
      <w:lvlText w:val="%5."/>
      <w:lvlJc w:val="left"/>
      <w:pPr>
        <w:ind w:left="8563" w:hanging="360"/>
      </w:pPr>
    </w:lvl>
    <w:lvl w:ilvl="5" w:tplc="0416001B" w:tentative="1">
      <w:start w:val="1"/>
      <w:numFmt w:val="lowerRoman"/>
      <w:lvlText w:val="%6."/>
      <w:lvlJc w:val="right"/>
      <w:pPr>
        <w:ind w:left="9283" w:hanging="180"/>
      </w:pPr>
    </w:lvl>
    <w:lvl w:ilvl="6" w:tplc="0416000F" w:tentative="1">
      <w:start w:val="1"/>
      <w:numFmt w:val="decimal"/>
      <w:lvlText w:val="%7."/>
      <w:lvlJc w:val="left"/>
      <w:pPr>
        <w:ind w:left="10003" w:hanging="360"/>
      </w:pPr>
    </w:lvl>
    <w:lvl w:ilvl="7" w:tplc="04160019" w:tentative="1">
      <w:start w:val="1"/>
      <w:numFmt w:val="lowerLetter"/>
      <w:lvlText w:val="%8."/>
      <w:lvlJc w:val="left"/>
      <w:pPr>
        <w:ind w:left="10723" w:hanging="360"/>
      </w:pPr>
    </w:lvl>
    <w:lvl w:ilvl="8" w:tplc="0416001B" w:tentative="1">
      <w:start w:val="1"/>
      <w:numFmt w:val="lowerRoman"/>
      <w:lvlText w:val="%9."/>
      <w:lvlJc w:val="right"/>
      <w:pPr>
        <w:ind w:left="11443" w:hanging="180"/>
      </w:pPr>
    </w:lvl>
  </w:abstractNum>
  <w:abstractNum w:abstractNumId="44" w15:restartNumberingAfterBreak="0">
    <w:nsid w:val="71E65962"/>
    <w:multiLevelType w:val="hybridMultilevel"/>
    <w:tmpl w:val="20FA765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2707E1A"/>
    <w:multiLevelType w:val="hybridMultilevel"/>
    <w:tmpl w:val="EFAC538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300066C"/>
    <w:multiLevelType w:val="hybridMultilevel"/>
    <w:tmpl w:val="F7E0FBC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3817791"/>
    <w:multiLevelType w:val="hybridMultilevel"/>
    <w:tmpl w:val="AE8016A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70E1E3F"/>
    <w:multiLevelType w:val="hybridMultilevel"/>
    <w:tmpl w:val="FF96C59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799065C"/>
    <w:multiLevelType w:val="hybridMultilevel"/>
    <w:tmpl w:val="B700242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999284A"/>
    <w:multiLevelType w:val="hybridMultilevel"/>
    <w:tmpl w:val="A6E0865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7BCC029E"/>
    <w:multiLevelType w:val="hybridMultilevel"/>
    <w:tmpl w:val="379CA8A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7CC612B6"/>
    <w:multiLevelType w:val="hybridMultilevel"/>
    <w:tmpl w:val="03B21E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1D183F"/>
    <w:multiLevelType w:val="hybridMultilevel"/>
    <w:tmpl w:val="B2364710"/>
    <w:lvl w:ilvl="0" w:tplc="8F8EE858">
      <w:start w:val="1"/>
      <w:numFmt w:val="decimal"/>
      <w:pStyle w:val="Figura"/>
      <w:lvlText w:val="Figura %1.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7D894CC6"/>
    <w:multiLevelType w:val="hybridMultilevel"/>
    <w:tmpl w:val="F7A6460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7EDB59C9"/>
    <w:multiLevelType w:val="hybridMultilevel"/>
    <w:tmpl w:val="21DA151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F09519B"/>
    <w:multiLevelType w:val="hybridMultilevel"/>
    <w:tmpl w:val="BCA0D4C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7FE8364C"/>
    <w:multiLevelType w:val="multilevel"/>
    <w:tmpl w:val="0418550E"/>
    <w:lvl w:ilvl="0">
      <w:start w:val="1"/>
      <w:numFmt w:val="upperLetter"/>
      <w:pStyle w:val="trao"/>
      <w:lvlText w:val="%1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olor w:val="000080"/>
        <w:u w:val="none"/>
      </w:rPr>
    </w:lvl>
    <w:lvl w:ilvl="3">
      <w:start w:val="1"/>
      <w:numFmt w:val="decimal"/>
      <w:suff w:val="nothing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57"/>
  </w:num>
  <w:num w:numId="2">
    <w:abstractNumId w:val="19"/>
  </w:num>
  <w:num w:numId="3">
    <w:abstractNumId w:val="14"/>
  </w:num>
  <w:num w:numId="4">
    <w:abstractNumId w:val="51"/>
  </w:num>
  <w:num w:numId="5">
    <w:abstractNumId w:val="53"/>
  </w:num>
  <w:num w:numId="6">
    <w:abstractNumId w:val="29"/>
  </w:num>
  <w:num w:numId="7">
    <w:abstractNumId w:val="36"/>
  </w:num>
  <w:num w:numId="8">
    <w:abstractNumId w:val="33"/>
  </w:num>
  <w:num w:numId="9">
    <w:abstractNumId w:val="10"/>
  </w:num>
  <w:num w:numId="10">
    <w:abstractNumId w:val="41"/>
  </w:num>
  <w:num w:numId="11">
    <w:abstractNumId w:val="18"/>
  </w:num>
  <w:num w:numId="12">
    <w:abstractNumId w:val="24"/>
  </w:num>
  <w:num w:numId="13">
    <w:abstractNumId w:val="31"/>
  </w:num>
  <w:num w:numId="14">
    <w:abstractNumId w:val="37"/>
  </w:num>
  <w:num w:numId="15">
    <w:abstractNumId w:val="25"/>
  </w:num>
  <w:num w:numId="16">
    <w:abstractNumId w:val="22"/>
  </w:num>
  <w:num w:numId="17">
    <w:abstractNumId w:val="26"/>
  </w:num>
  <w:num w:numId="18">
    <w:abstractNumId w:val="52"/>
  </w:num>
  <w:num w:numId="19">
    <w:abstractNumId w:val="11"/>
  </w:num>
  <w:num w:numId="20">
    <w:abstractNumId w:val="8"/>
  </w:num>
  <w:num w:numId="21">
    <w:abstractNumId w:val="48"/>
  </w:num>
  <w:num w:numId="22">
    <w:abstractNumId w:val="23"/>
  </w:num>
  <w:num w:numId="23">
    <w:abstractNumId w:val="54"/>
  </w:num>
  <w:num w:numId="24">
    <w:abstractNumId w:val="35"/>
  </w:num>
  <w:num w:numId="25">
    <w:abstractNumId w:val="17"/>
  </w:num>
  <w:num w:numId="26">
    <w:abstractNumId w:val="55"/>
  </w:num>
  <w:num w:numId="27">
    <w:abstractNumId w:val="46"/>
  </w:num>
  <w:num w:numId="28">
    <w:abstractNumId w:val="2"/>
  </w:num>
  <w:num w:numId="29">
    <w:abstractNumId w:val="4"/>
  </w:num>
  <w:num w:numId="30">
    <w:abstractNumId w:val="43"/>
  </w:num>
  <w:num w:numId="31">
    <w:abstractNumId w:val="38"/>
  </w:num>
  <w:num w:numId="32">
    <w:abstractNumId w:val="39"/>
  </w:num>
  <w:num w:numId="33">
    <w:abstractNumId w:val="3"/>
  </w:num>
  <w:num w:numId="34">
    <w:abstractNumId w:val="7"/>
  </w:num>
  <w:num w:numId="35">
    <w:abstractNumId w:val="32"/>
  </w:num>
  <w:num w:numId="36">
    <w:abstractNumId w:val="28"/>
  </w:num>
  <w:num w:numId="37">
    <w:abstractNumId w:val="50"/>
  </w:num>
  <w:num w:numId="38">
    <w:abstractNumId w:val="56"/>
  </w:num>
  <w:num w:numId="39">
    <w:abstractNumId w:val="5"/>
  </w:num>
  <w:num w:numId="40">
    <w:abstractNumId w:val="40"/>
  </w:num>
  <w:num w:numId="41">
    <w:abstractNumId w:val="49"/>
  </w:num>
  <w:num w:numId="42">
    <w:abstractNumId w:val="20"/>
  </w:num>
  <w:num w:numId="43">
    <w:abstractNumId w:val="42"/>
  </w:num>
  <w:num w:numId="44">
    <w:abstractNumId w:val="0"/>
  </w:num>
  <w:num w:numId="45">
    <w:abstractNumId w:val="16"/>
  </w:num>
  <w:num w:numId="46">
    <w:abstractNumId w:val="30"/>
  </w:num>
  <w:num w:numId="47">
    <w:abstractNumId w:val="9"/>
  </w:num>
  <w:num w:numId="48">
    <w:abstractNumId w:val="15"/>
  </w:num>
  <w:num w:numId="49">
    <w:abstractNumId w:val="44"/>
  </w:num>
  <w:num w:numId="50">
    <w:abstractNumId w:val="6"/>
  </w:num>
  <w:num w:numId="51">
    <w:abstractNumId w:val="34"/>
  </w:num>
  <w:num w:numId="52">
    <w:abstractNumId w:val="45"/>
  </w:num>
  <w:num w:numId="53">
    <w:abstractNumId w:val="12"/>
  </w:num>
  <w:num w:numId="54">
    <w:abstractNumId w:val="47"/>
  </w:num>
  <w:num w:numId="55">
    <w:abstractNumId w:val="43"/>
    <w:lvlOverride w:ilvl="0">
      <w:startOverride w:val="1"/>
    </w:lvlOverride>
  </w:num>
  <w:num w:numId="56">
    <w:abstractNumId w:val="43"/>
    <w:lvlOverride w:ilvl="0">
      <w:startOverride w:val="1"/>
    </w:lvlOverride>
  </w:num>
  <w:num w:numId="57">
    <w:abstractNumId w:val="21"/>
  </w:num>
  <w:num w:numId="58">
    <w:abstractNumId w:val="27"/>
  </w:num>
  <w:num w:numId="59">
    <w:abstractNumId w:val="13"/>
  </w:num>
  <w:num w:numId="60">
    <w:abstractNumId w:val="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printFractionalCharacterWidth/>
  <w:activeWritingStyle w:appName="MSWord" w:lang="pt-BR" w:vendorID="1" w:dllVersion="513" w:checkStyle="1"/>
  <w:activeWritingStyle w:appName="MSWord" w:lang="es-ES_tradnl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C83"/>
    <w:rsid w:val="0000031E"/>
    <w:rsid w:val="00003C14"/>
    <w:rsid w:val="000045BE"/>
    <w:rsid w:val="00005CEA"/>
    <w:rsid w:val="00006494"/>
    <w:rsid w:val="00006A8B"/>
    <w:rsid w:val="00007245"/>
    <w:rsid w:val="00007D45"/>
    <w:rsid w:val="000103F0"/>
    <w:rsid w:val="000104AC"/>
    <w:rsid w:val="00011A82"/>
    <w:rsid w:val="00014B75"/>
    <w:rsid w:val="00016085"/>
    <w:rsid w:val="00017D0D"/>
    <w:rsid w:val="00020A04"/>
    <w:rsid w:val="000215A9"/>
    <w:rsid w:val="00022FCE"/>
    <w:rsid w:val="00023AFD"/>
    <w:rsid w:val="000241E9"/>
    <w:rsid w:val="00025F7A"/>
    <w:rsid w:val="00027885"/>
    <w:rsid w:val="00031B4F"/>
    <w:rsid w:val="00032CD3"/>
    <w:rsid w:val="000358B7"/>
    <w:rsid w:val="00035F4F"/>
    <w:rsid w:val="00036066"/>
    <w:rsid w:val="000370E9"/>
    <w:rsid w:val="00041D36"/>
    <w:rsid w:val="000435AB"/>
    <w:rsid w:val="000437CB"/>
    <w:rsid w:val="000445BA"/>
    <w:rsid w:val="00044DE0"/>
    <w:rsid w:val="00044FAF"/>
    <w:rsid w:val="000469B3"/>
    <w:rsid w:val="00046D7D"/>
    <w:rsid w:val="00046F4D"/>
    <w:rsid w:val="00047146"/>
    <w:rsid w:val="00051D38"/>
    <w:rsid w:val="000541CD"/>
    <w:rsid w:val="00056F4D"/>
    <w:rsid w:val="00057210"/>
    <w:rsid w:val="00057988"/>
    <w:rsid w:val="00060881"/>
    <w:rsid w:val="00060D72"/>
    <w:rsid w:val="0006100A"/>
    <w:rsid w:val="000637ED"/>
    <w:rsid w:val="000668B7"/>
    <w:rsid w:val="00066C9D"/>
    <w:rsid w:val="00066FEA"/>
    <w:rsid w:val="000677A2"/>
    <w:rsid w:val="00067813"/>
    <w:rsid w:val="00075482"/>
    <w:rsid w:val="000755CF"/>
    <w:rsid w:val="00077B8D"/>
    <w:rsid w:val="00082150"/>
    <w:rsid w:val="000862FF"/>
    <w:rsid w:val="000876F5"/>
    <w:rsid w:val="0008771B"/>
    <w:rsid w:val="000902D4"/>
    <w:rsid w:val="00092EF7"/>
    <w:rsid w:val="00094EF0"/>
    <w:rsid w:val="000A04CE"/>
    <w:rsid w:val="000A13DD"/>
    <w:rsid w:val="000A270B"/>
    <w:rsid w:val="000A29A6"/>
    <w:rsid w:val="000A32BE"/>
    <w:rsid w:val="000A4585"/>
    <w:rsid w:val="000A5CAE"/>
    <w:rsid w:val="000A5D07"/>
    <w:rsid w:val="000A6C2D"/>
    <w:rsid w:val="000B2A22"/>
    <w:rsid w:val="000B42CE"/>
    <w:rsid w:val="000B5AED"/>
    <w:rsid w:val="000C1145"/>
    <w:rsid w:val="000C1806"/>
    <w:rsid w:val="000C22D0"/>
    <w:rsid w:val="000C2EBE"/>
    <w:rsid w:val="000C3943"/>
    <w:rsid w:val="000C4EF1"/>
    <w:rsid w:val="000C5600"/>
    <w:rsid w:val="000C6095"/>
    <w:rsid w:val="000C6888"/>
    <w:rsid w:val="000C732E"/>
    <w:rsid w:val="000C7BF9"/>
    <w:rsid w:val="000C7FEB"/>
    <w:rsid w:val="000D03B2"/>
    <w:rsid w:val="000D1105"/>
    <w:rsid w:val="000D23C3"/>
    <w:rsid w:val="000D30C1"/>
    <w:rsid w:val="000D3BC5"/>
    <w:rsid w:val="000D3E7B"/>
    <w:rsid w:val="000D7610"/>
    <w:rsid w:val="000E03BF"/>
    <w:rsid w:val="000E089A"/>
    <w:rsid w:val="000E1A57"/>
    <w:rsid w:val="000E2DA3"/>
    <w:rsid w:val="000E3CE7"/>
    <w:rsid w:val="000E643C"/>
    <w:rsid w:val="000E70FC"/>
    <w:rsid w:val="000F0326"/>
    <w:rsid w:val="000F43EF"/>
    <w:rsid w:val="000F588B"/>
    <w:rsid w:val="000F5EAC"/>
    <w:rsid w:val="000F61DB"/>
    <w:rsid w:val="000F7785"/>
    <w:rsid w:val="0010150D"/>
    <w:rsid w:val="001015A6"/>
    <w:rsid w:val="001025A9"/>
    <w:rsid w:val="00105A52"/>
    <w:rsid w:val="00106465"/>
    <w:rsid w:val="00111890"/>
    <w:rsid w:val="00115C9E"/>
    <w:rsid w:val="00115D88"/>
    <w:rsid w:val="00115E3A"/>
    <w:rsid w:val="001165C0"/>
    <w:rsid w:val="00117CEA"/>
    <w:rsid w:val="0012084B"/>
    <w:rsid w:val="00121050"/>
    <w:rsid w:val="0012311D"/>
    <w:rsid w:val="001242A5"/>
    <w:rsid w:val="001249DE"/>
    <w:rsid w:val="00124AAA"/>
    <w:rsid w:val="00124F8D"/>
    <w:rsid w:val="001272E5"/>
    <w:rsid w:val="00131A5F"/>
    <w:rsid w:val="00131A81"/>
    <w:rsid w:val="0013284B"/>
    <w:rsid w:val="00133C4F"/>
    <w:rsid w:val="0013518D"/>
    <w:rsid w:val="00136157"/>
    <w:rsid w:val="001361CB"/>
    <w:rsid w:val="00136B71"/>
    <w:rsid w:val="0014053A"/>
    <w:rsid w:val="0014548C"/>
    <w:rsid w:val="00147166"/>
    <w:rsid w:val="00147DFF"/>
    <w:rsid w:val="00152AD2"/>
    <w:rsid w:val="001540D8"/>
    <w:rsid w:val="001548EA"/>
    <w:rsid w:val="0016071F"/>
    <w:rsid w:val="001624C5"/>
    <w:rsid w:val="00162B84"/>
    <w:rsid w:val="001661F4"/>
    <w:rsid w:val="001670E2"/>
    <w:rsid w:val="00167123"/>
    <w:rsid w:val="00170B2F"/>
    <w:rsid w:val="0017277F"/>
    <w:rsid w:val="00172F14"/>
    <w:rsid w:val="00172F9B"/>
    <w:rsid w:val="00172FCB"/>
    <w:rsid w:val="001730E1"/>
    <w:rsid w:val="00173477"/>
    <w:rsid w:val="00177A0E"/>
    <w:rsid w:val="001806F3"/>
    <w:rsid w:val="00180702"/>
    <w:rsid w:val="001839E8"/>
    <w:rsid w:val="00183CF1"/>
    <w:rsid w:val="001847E9"/>
    <w:rsid w:val="00185A49"/>
    <w:rsid w:val="0019149D"/>
    <w:rsid w:val="00195472"/>
    <w:rsid w:val="001A160B"/>
    <w:rsid w:val="001A34BF"/>
    <w:rsid w:val="001B08AD"/>
    <w:rsid w:val="001B0AB4"/>
    <w:rsid w:val="001B11F5"/>
    <w:rsid w:val="001B1E1F"/>
    <w:rsid w:val="001B40F7"/>
    <w:rsid w:val="001B456E"/>
    <w:rsid w:val="001B5810"/>
    <w:rsid w:val="001B6DD4"/>
    <w:rsid w:val="001C3D28"/>
    <w:rsid w:val="001C4B81"/>
    <w:rsid w:val="001C56EB"/>
    <w:rsid w:val="001C5C7A"/>
    <w:rsid w:val="001C6B9D"/>
    <w:rsid w:val="001C7409"/>
    <w:rsid w:val="001C748B"/>
    <w:rsid w:val="001D0F85"/>
    <w:rsid w:val="001D47D6"/>
    <w:rsid w:val="001D51AA"/>
    <w:rsid w:val="001D5D47"/>
    <w:rsid w:val="001D6553"/>
    <w:rsid w:val="001E086A"/>
    <w:rsid w:val="001E11E9"/>
    <w:rsid w:val="001E4BB3"/>
    <w:rsid w:val="001E4E7B"/>
    <w:rsid w:val="001E71F2"/>
    <w:rsid w:val="001F0A22"/>
    <w:rsid w:val="001F0B43"/>
    <w:rsid w:val="001F4D10"/>
    <w:rsid w:val="001F5302"/>
    <w:rsid w:val="001F59B4"/>
    <w:rsid w:val="002044D7"/>
    <w:rsid w:val="00206A07"/>
    <w:rsid w:val="00207A5B"/>
    <w:rsid w:val="00210372"/>
    <w:rsid w:val="00211C9E"/>
    <w:rsid w:val="00212614"/>
    <w:rsid w:val="0021331E"/>
    <w:rsid w:val="002141B7"/>
    <w:rsid w:val="002141E3"/>
    <w:rsid w:val="00216323"/>
    <w:rsid w:val="00216CB6"/>
    <w:rsid w:val="00217A60"/>
    <w:rsid w:val="00220AB9"/>
    <w:rsid w:val="00221032"/>
    <w:rsid w:val="00221F35"/>
    <w:rsid w:val="002229FD"/>
    <w:rsid w:val="0022302E"/>
    <w:rsid w:val="002254AA"/>
    <w:rsid w:val="00225508"/>
    <w:rsid w:val="00227C4D"/>
    <w:rsid w:val="00227DED"/>
    <w:rsid w:val="002319C3"/>
    <w:rsid w:val="00232066"/>
    <w:rsid w:val="00232C80"/>
    <w:rsid w:val="00233BA2"/>
    <w:rsid w:val="00235973"/>
    <w:rsid w:val="00236374"/>
    <w:rsid w:val="00236993"/>
    <w:rsid w:val="002440EA"/>
    <w:rsid w:val="00244DAB"/>
    <w:rsid w:val="00245FAD"/>
    <w:rsid w:val="002465BF"/>
    <w:rsid w:val="00247431"/>
    <w:rsid w:val="00247521"/>
    <w:rsid w:val="00251249"/>
    <w:rsid w:val="0025299C"/>
    <w:rsid w:val="00252BE1"/>
    <w:rsid w:val="00255D8B"/>
    <w:rsid w:val="00256AE2"/>
    <w:rsid w:val="00260ECF"/>
    <w:rsid w:val="002610C3"/>
    <w:rsid w:val="00263CCA"/>
    <w:rsid w:val="00265A9E"/>
    <w:rsid w:val="00266D18"/>
    <w:rsid w:val="00267734"/>
    <w:rsid w:val="002713B7"/>
    <w:rsid w:val="002749A2"/>
    <w:rsid w:val="00274AE6"/>
    <w:rsid w:val="002758C5"/>
    <w:rsid w:val="00275B80"/>
    <w:rsid w:val="0027619E"/>
    <w:rsid w:val="0027674A"/>
    <w:rsid w:val="00276B43"/>
    <w:rsid w:val="002815A9"/>
    <w:rsid w:val="0028205C"/>
    <w:rsid w:val="00283219"/>
    <w:rsid w:val="002835EB"/>
    <w:rsid w:val="0028453C"/>
    <w:rsid w:val="0028538B"/>
    <w:rsid w:val="002868F6"/>
    <w:rsid w:val="002869BC"/>
    <w:rsid w:val="00286F54"/>
    <w:rsid w:val="002872D1"/>
    <w:rsid w:val="00290E44"/>
    <w:rsid w:val="00290E5D"/>
    <w:rsid w:val="002941CF"/>
    <w:rsid w:val="00294663"/>
    <w:rsid w:val="00294BF5"/>
    <w:rsid w:val="00295CA4"/>
    <w:rsid w:val="00297270"/>
    <w:rsid w:val="00297445"/>
    <w:rsid w:val="002A0304"/>
    <w:rsid w:val="002A140B"/>
    <w:rsid w:val="002A1AF7"/>
    <w:rsid w:val="002A3AC4"/>
    <w:rsid w:val="002A4124"/>
    <w:rsid w:val="002B308A"/>
    <w:rsid w:val="002B384F"/>
    <w:rsid w:val="002B72EC"/>
    <w:rsid w:val="002C038C"/>
    <w:rsid w:val="002C1CDC"/>
    <w:rsid w:val="002C28D6"/>
    <w:rsid w:val="002C2D1A"/>
    <w:rsid w:val="002C324C"/>
    <w:rsid w:val="002C3B37"/>
    <w:rsid w:val="002C4CB1"/>
    <w:rsid w:val="002C58E1"/>
    <w:rsid w:val="002D2212"/>
    <w:rsid w:val="002D2D78"/>
    <w:rsid w:val="002D2F19"/>
    <w:rsid w:val="002D2FB0"/>
    <w:rsid w:val="002D601E"/>
    <w:rsid w:val="002D779E"/>
    <w:rsid w:val="002E0A42"/>
    <w:rsid w:val="002E0B25"/>
    <w:rsid w:val="002E1BFB"/>
    <w:rsid w:val="002E6C2D"/>
    <w:rsid w:val="002F03B8"/>
    <w:rsid w:val="002F0634"/>
    <w:rsid w:val="002F2A95"/>
    <w:rsid w:val="002F44C0"/>
    <w:rsid w:val="002F5A84"/>
    <w:rsid w:val="002F5F56"/>
    <w:rsid w:val="002F6332"/>
    <w:rsid w:val="002F713A"/>
    <w:rsid w:val="003015AA"/>
    <w:rsid w:val="0030241D"/>
    <w:rsid w:val="003029A1"/>
    <w:rsid w:val="003043EE"/>
    <w:rsid w:val="00305F84"/>
    <w:rsid w:val="0030624F"/>
    <w:rsid w:val="00306EDC"/>
    <w:rsid w:val="00310892"/>
    <w:rsid w:val="00310BB7"/>
    <w:rsid w:val="00312972"/>
    <w:rsid w:val="00312EA1"/>
    <w:rsid w:val="00314F4C"/>
    <w:rsid w:val="00316549"/>
    <w:rsid w:val="00316C34"/>
    <w:rsid w:val="0032081A"/>
    <w:rsid w:val="00320BFF"/>
    <w:rsid w:val="00321057"/>
    <w:rsid w:val="00322DBE"/>
    <w:rsid w:val="00324331"/>
    <w:rsid w:val="00325053"/>
    <w:rsid w:val="00325117"/>
    <w:rsid w:val="00325FF6"/>
    <w:rsid w:val="00327A80"/>
    <w:rsid w:val="00331149"/>
    <w:rsid w:val="00334431"/>
    <w:rsid w:val="00334745"/>
    <w:rsid w:val="003361C9"/>
    <w:rsid w:val="00337A5E"/>
    <w:rsid w:val="00347C2B"/>
    <w:rsid w:val="00350DD6"/>
    <w:rsid w:val="00353484"/>
    <w:rsid w:val="0035384B"/>
    <w:rsid w:val="003559D6"/>
    <w:rsid w:val="003566F3"/>
    <w:rsid w:val="003576E7"/>
    <w:rsid w:val="003603F0"/>
    <w:rsid w:val="00362829"/>
    <w:rsid w:val="00365781"/>
    <w:rsid w:val="00366A4D"/>
    <w:rsid w:val="00372850"/>
    <w:rsid w:val="003731C8"/>
    <w:rsid w:val="003735E4"/>
    <w:rsid w:val="003736FC"/>
    <w:rsid w:val="00373778"/>
    <w:rsid w:val="003761FA"/>
    <w:rsid w:val="00376709"/>
    <w:rsid w:val="003771F3"/>
    <w:rsid w:val="00380567"/>
    <w:rsid w:val="00383FCC"/>
    <w:rsid w:val="003843E1"/>
    <w:rsid w:val="00384417"/>
    <w:rsid w:val="00384805"/>
    <w:rsid w:val="00386D28"/>
    <w:rsid w:val="00390646"/>
    <w:rsid w:val="00391CD6"/>
    <w:rsid w:val="00392727"/>
    <w:rsid w:val="00393D32"/>
    <w:rsid w:val="00394E24"/>
    <w:rsid w:val="00396716"/>
    <w:rsid w:val="00396EBB"/>
    <w:rsid w:val="003A01D4"/>
    <w:rsid w:val="003A262F"/>
    <w:rsid w:val="003A30DF"/>
    <w:rsid w:val="003A6415"/>
    <w:rsid w:val="003A70FC"/>
    <w:rsid w:val="003B016A"/>
    <w:rsid w:val="003B01E1"/>
    <w:rsid w:val="003B1328"/>
    <w:rsid w:val="003B2F65"/>
    <w:rsid w:val="003B3AF5"/>
    <w:rsid w:val="003B444B"/>
    <w:rsid w:val="003B5622"/>
    <w:rsid w:val="003C0A8B"/>
    <w:rsid w:val="003C2E44"/>
    <w:rsid w:val="003C310E"/>
    <w:rsid w:val="003C4F93"/>
    <w:rsid w:val="003C5228"/>
    <w:rsid w:val="003D1100"/>
    <w:rsid w:val="003D1DD5"/>
    <w:rsid w:val="003D3256"/>
    <w:rsid w:val="003D3ED7"/>
    <w:rsid w:val="003D53AA"/>
    <w:rsid w:val="003D638A"/>
    <w:rsid w:val="003D66C7"/>
    <w:rsid w:val="003E46ED"/>
    <w:rsid w:val="003E4FBF"/>
    <w:rsid w:val="003E7993"/>
    <w:rsid w:val="003F0CAB"/>
    <w:rsid w:val="003F45EE"/>
    <w:rsid w:val="003F47BD"/>
    <w:rsid w:val="003F587F"/>
    <w:rsid w:val="003F5F21"/>
    <w:rsid w:val="003F663E"/>
    <w:rsid w:val="00401244"/>
    <w:rsid w:val="004034D5"/>
    <w:rsid w:val="00404952"/>
    <w:rsid w:val="0040553B"/>
    <w:rsid w:val="0040587D"/>
    <w:rsid w:val="0040670E"/>
    <w:rsid w:val="00406C8A"/>
    <w:rsid w:val="00407550"/>
    <w:rsid w:val="004079FC"/>
    <w:rsid w:val="00414E93"/>
    <w:rsid w:val="004157DE"/>
    <w:rsid w:val="0042139F"/>
    <w:rsid w:val="00421474"/>
    <w:rsid w:val="00421B94"/>
    <w:rsid w:val="00423AE6"/>
    <w:rsid w:val="004249C9"/>
    <w:rsid w:val="00430A85"/>
    <w:rsid w:val="0043182C"/>
    <w:rsid w:val="004334BE"/>
    <w:rsid w:val="004372D9"/>
    <w:rsid w:val="004374E5"/>
    <w:rsid w:val="00442353"/>
    <w:rsid w:val="00442EF3"/>
    <w:rsid w:val="004479AD"/>
    <w:rsid w:val="00451169"/>
    <w:rsid w:val="004517E7"/>
    <w:rsid w:val="00454382"/>
    <w:rsid w:val="00454B02"/>
    <w:rsid w:val="00456B7E"/>
    <w:rsid w:val="00456D4F"/>
    <w:rsid w:val="004617D2"/>
    <w:rsid w:val="00462BED"/>
    <w:rsid w:val="00462FDF"/>
    <w:rsid w:val="00466346"/>
    <w:rsid w:val="004740B6"/>
    <w:rsid w:val="00474207"/>
    <w:rsid w:val="00476901"/>
    <w:rsid w:val="0047699A"/>
    <w:rsid w:val="00480F4A"/>
    <w:rsid w:val="00481F90"/>
    <w:rsid w:val="0048422D"/>
    <w:rsid w:val="00484414"/>
    <w:rsid w:val="00485B4C"/>
    <w:rsid w:val="0049041C"/>
    <w:rsid w:val="00491C9C"/>
    <w:rsid w:val="00493363"/>
    <w:rsid w:val="00493A84"/>
    <w:rsid w:val="0049624C"/>
    <w:rsid w:val="004973E2"/>
    <w:rsid w:val="004A0879"/>
    <w:rsid w:val="004A0FF1"/>
    <w:rsid w:val="004A245E"/>
    <w:rsid w:val="004A2756"/>
    <w:rsid w:val="004A3B3D"/>
    <w:rsid w:val="004A3BCA"/>
    <w:rsid w:val="004A3DD4"/>
    <w:rsid w:val="004A5064"/>
    <w:rsid w:val="004A77C6"/>
    <w:rsid w:val="004B065D"/>
    <w:rsid w:val="004B1979"/>
    <w:rsid w:val="004B274A"/>
    <w:rsid w:val="004B2ED8"/>
    <w:rsid w:val="004B3509"/>
    <w:rsid w:val="004C0C3D"/>
    <w:rsid w:val="004C10DD"/>
    <w:rsid w:val="004C199E"/>
    <w:rsid w:val="004C1CF4"/>
    <w:rsid w:val="004C70BD"/>
    <w:rsid w:val="004C738F"/>
    <w:rsid w:val="004D1196"/>
    <w:rsid w:val="004D193B"/>
    <w:rsid w:val="004D22CE"/>
    <w:rsid w:val="004D2D7A"/>
    <w:rsid w:val="004D487F"/>
    <w:rsid w:val="004D5872"/>
    <w:rsid w:val="004D629B"/>
    <w:rsid w:val="004D6B8C"/>
    <w:rsid w:val="004E12B7"/>
    <w:rsid w:val="004E1403"/>
    <w:rsid w:val="004E24BE"/>
    <w:rsid w:val="004E397C"/>
    <w:rsid w:val="004E595A"/>
    <w:rsid w:val="004E7256"/>
    <w:rsid w:val="004E7E6D"/>
    <w:rsid w:val="004F4376"/>
    <w:rsid w:val="004F57FB"/>
    <w:rsid w:val="004F6D96"/>
    <w:rsid w:val="005004E3"/>
    <w:rsid w:val="0050268E"/>
    <w:rsid w:val="005049A8"/>
    <w:rsid w:val="005063B7"/>
    <w:rsid w:val="00513126"/>
    <w:rsid w:val="005139A1"/>
    <w:rsid w:val="005143DB"/>
    <w:rsid w:val="00514802"/>
    <w:rsid w:val="005154A6"/>
    <w:rsid w:val="005161AA"/>
    <w:rsid w:val="0051631F"/>
    <w:rsid w:val="0051720F"/>
    <w:rsid w:val="0052039E"/>
    <w:rsid w:val="0052048F"/>
    <w:rsid w:val="00521E3C"/>
    <w:rsid w:val="00521E97"/>
    <w:rsid w:val="0052289F"/>
    <w:rsid w:val="00523010"/>
    <w:rsid w:val="00523236"/>
    <w:rsid w:val="00523F15"/>
    <w:rsid w:val="00524CE4"/>
    <w:rsid w:val="00525AF9"/>
    <w:rsid w:val="005261E5"/>
    <w:rsid w:val="005264DC"/>
    <w:rsid w:val="0052701B"/>
    <w:rsid w:val="00527A2A"/>
    <w:rsid w:val="00530E8A"/>
    <w:rsid w:val="005311FA"/>
    <w:rsid w:val="00536B9D"/>
    <w:rsid w:val="00536BDF"/>
    <w:rsid w:val="00536E67"/>
    <w:rsid w:val="00541290"/>
    <w:rsid w:val="00545793"/>
    <w:rsid w:val="00547ABE"/>
    <w:rsid w:val="00550579"/>
    <w:rsid w:val="0055175C"/>
    <w:rsid w:val="005517BE"/>
    <w:rsid w:val="00552257"/>
    <w:rsid w:val="00552C83"/>
    <w:rsid w:val="0055513D"/>
    <w:rsid w:val="005553C8"/>
    <w:rsid w:val="0055683C"/>
    <w:rsid w:val="00557FCD"/>
    <w:rsid w:val="005605A0"/>
    <w:rsid w:val="00560A82"/>
    <w:rsid w:val="00563295"/>
    <w:rsid w:val="005645E9"/>
    <w:rsid w:val="00567817"/>
    <w:rsid w:val="00567E31"/>
    <w:rsid w:val="00570977"/>
    <w:rsid w:val="00576063"/>
    <w:rsid w:val="0058077F"/>
    <w:rsid w:val="005822AD"/>
    <w:rsid w:val="00583D21"/>
    <w:rsid w:val="00584638"/>
    <w:rsid w:val="005865CF"/>
    <w:rsid w:val="0059148B"/>
    <w:rsid w:val="005931E5"/>
    <w:rsid w:val="0059390C"/>
    <w:rsid w:val="00594E39"/>
    <w:rsid w:val="00597FAF"/>
    <w:rsid w:val="005A2F3A"/>
    <w:rsid w:val="005A640F"/>
    <w:rsid w:val="005A759A"/>
    <w:rsid w:val="005A7942"/>
    <w:rsid w:val="005B2203"/>
    <w:rsid w:val="005B27AF"/>
    <w:rsid w:val="005B29A4"/>
    <w:rsid w:val="005B3CA2"/>
    <w:rsid w:val="005B736D"/>
    <w:rsid w:val="005B7FA4"/>
    <w:rsid w:val="005C0AF2"/>
    <w:rsid w:val="005C1063"/>
    <w:rsid w:val="005C19DF"/>
    <w:rsid w:val="005C1EF7"/>
    <w:rsid w:val="005C22FF"/>
    <w:rsid w:val="005C3DFE"/>
    <w:rsid w:val="005C5119"/>
    <w:rsid w:val="005C71D6"/>
    <w:rsid w:val="005C783A"/>
    <w:rsid w:val="005D3B74"/>
    <w:rsid w:val="005D789B"/>
    <w:rsid w:val="005D7DD1"/>
    <w:rsid w:val="005E0FD9"/>
    <w:rsid w:val="005E2FC8"/>
    <w:rsid w:val="005E4AEA"/>
    <w:rsid w:val="005E4F0D"/>
    <w:rsid w:val="005E618C"/>
    <w:rsid w:val="005F2CB4"/>
    <w:rsid w:val="005F3B15"/>
    <w:rsid w:val="005F4237"/>
    <w:rsid w:val="005F4420"/>
    <w:rsid w:val="005F46CB"/>
    <w:rsid w:val="005F5CE0"/>
    <w:rsid w:val="005F61E0"/>
    <w:rsid w:val="00600269"/>
    <w:rsid w:val="006009BE"/>
    <w:rsid w:val="006029E5"/>
    <w:rsid w:val="00602B95"/>
    <w:rsid w:val="00602F09"/>
    <w:rsid w:val="006035B4"/>
    <w:rsid w:val="00605FB3"/>
    <w:rsid w:val="00606A5D"/>
    <w:rsid w:val="006074FC"/>
    <w:rsid w:val="00610135"/>
    <w:rsid w:val="0061040D"/>
    <w:rsid w:val="00612B74"/>
    <w:rsid w:val="00615696"/>
    <w:rsid w:val="00616934"/>
    <w:rsid w:val="00616DA7"/>
    <w:rsid w:val="00620E6C"/>
    <w:rsid w:val="00621611"/>
    <w:rsid w:val="006238D7"/>
    <w:rsid w:val="00623908"/>
    <w:rsid w:val="006248A6"/>
    <w:rsid w:val="006258C2"/>
    <w:rsid w:val="00625CEF"/>
    <w:rsid w:val="006302FC"/>
    <w:rsid w:val="0063215C"/>
    <w:rsid w:val="00633C72"/>
    <w:rsid w:val="006341AF"/>
    <w:rsid w:val="006366F2"/>
    <w:rsid w:val="0063725D"/>
    <w:rsid w:val="0064044E"/>
    <w:rsid w:val="006422B4"/>
    <w:rsid w:val="00645562"/>
    <w:rsid w:val="006467E0"/>
    <w:rsid w:val="00653896"/>
    <w:rsid w:val="00657D96"/>
    <w:rsid w:val="00661311"/>
    <w:rsid w:val="00661A0E"/>
    <w:rsid w:val="00662274"/>
    <w:rsid w:val="00664AD5"/>
    <w:rsid w:val="0066699A"/>
    <w:rsid w:val="006704D5"/>
    <w:rsid w:val="0067160E"/>
    <w:rsid w:val="00671A93"/>
    <w:rsid w:val="00674921"/>
    <w:rsid w:val="006824E5"/>
    <w:rsid w:val="00683237"/>
    <w:rsid w:val="00685828"/>
    <w:rsid w:val="00686BDB"/>
    <w:rsid w:val="00687B04"/>
    <w:rsid w:val="006900D4"/>
    <w:rsid w:val="006907C5"/>
    <w:rsid w:val="006919C8"/>
    <w:rsid w:val="00691E2C"/>
    <w:rsid w:val="0069274C"/>
    <w:rsid w:val="00693591"/>
    <w:rsid w:val="00694905"/>
    <w:rsid w:val="00695012"/>
    <w:rsid w:val="0069530D"/>
    <w:rsid w:val="00695F82"/>
    <w:rsid w:val="00696A12"/>
    <w:rsid w:val="00697DBF"/>
    <w:rsid w:val="006A0094"/>
    <w:rsid w:val="006A1A83"/>
    <w:rsid w:val="006A1A8E"/>
    <w:rsid w:val="006A494C"/>
    <w:rsid w:val="006A50DE"/>
    <w:rsid w:val="006A628B"/>
    <w:rsid w:val="006A6400"/>
    <w:rsid w:val="006A6EB6"/>
    <w:rsid w:val="006B0EA1"/>
    <w:rsid w:val="006B13E6"/>
    <w:rsid w:val="006B1F1F"/>
    <w:rsid w:val="006B3DE7"/>
    <w:rsid w:val="006B423E"/>
    <w:rsid w:val="006B5330"/>
    <w:rsid w:val="006C0BBE"/>
    <w:rsid w:val="006C0D46"/>
    <w:rsid w:val="006C1C28"/>
    <w:rsid w:val="006C33E0"/>
    <w:rsid w:val="006C3ADD"/>
    <w:rsid w:val="006D05BF"/>
    <w:rsid w:val="006D1C39"/>
    <w:rsid w:val="006D2642"/>
    <w:rsid w:val="006D3106"/>
    <w:rsid w:val="006D3E63"/>
    <w:rsid w:val="006D52A9"/>
    <w:rsid w:val="006D7ED7"/>
    <w:rsid w:val="006E0260"/>
    <w:rsid w:val="006E091E"/>
    <w:rsid w:val="006E4224"/>
    <w:rsid w:val="006E4316"/>
    <w:rsid w:val="006E50F2"/>
    <w:rsid w:val="006E5A14"/>
    <w:rsid w:val="006E6E4B"/>
    <w:rsid w:val="006E794E"/>
    <w:rsid w:val="006E7D18"/>
    <w:rsid w:val="006F0280"/>
    <w:rsid w:val="006F1BEA"/>
    <w:rsid w:val="006F2189"/>
    <w:rsid w:val="006F3EAF"/>
    <w:rsid w:val="006F4828"/>
    <w:rsid w:val="006F5016"/>
    <w:rsid w:val="006F75A4"/>
    <w:rsid w:val="006F7B23"/>
    <w:rsid w:val="007006E0"/>
    <w:rsid w:val="007008B4"/>
    <w:rsid w:val="0070149C"/>
    <w:rsid w:val="00701580"/>
    <w:rsid w:val="007030E7"/>
    <w:rsid w:val="0070318A"/>
    <w:rsid w:val="00703812"/>
    <w:rsid w:val="00705CA7"/>
    <w:rsid w:val="00706D8E"/>
    <w:rsid w:val="007072EE"/>
    <w:rsid w:val="00707FE2"/>
    <w:rsid w:val="00710143"/>
    <w:rsid w:val="00710155"/>
    <w:rsid w:val="00711AE3"/>
    <w:rsid w:val="007132BD"/>
    <w:rsid w:val="007140A2"/>
    <w:rsid w:val="00716187"/>
    <w:rsid w:val="00716895"/>
    <w:rsid w:val="00716989"/>
    <w:rsid w:val="00716D09"/>
    <w:rsid w:val="00721F9F"/>
    <w:rsid w:val="00723809"/>
    <w:rsid w:val="00723F57"/>
    <w:rsid w:val="00730176"/>
    <w:rsid w:val="007310FC"/>
    <w:rsid w:val="007317DF"/>
    <w:rsid w:val="0073561B"/>
    <w:rsid w:val="007368A3"/>
    <w:rsid w:val="0074038F"/>
    <w:rsid w:val="00747120"/>
    <w:rsid w:val="00747648"/>
    <w:rsid w:val="00750401"/>
    <w:rsid w:val="0075066D"/>
    <w:rsid w:val="00754078"/>
    <w:rsid w:val="00754FEF"/>
    <w:rsid w:val="00755D8B"/>
    <w:rsid w:val="00756234"/>
    <w:rsid w:val="00756C4B"/>
    <w:rsid w:val="0075701D"/>
    <w:rsid w:val="00757BE7"/>
    <w:rsid w:val="0076045F"/>
    <w:rsid w:val="00761B89"/>
    <w:rsid w:val="00763841"/>
    <w:rsid w:val="00763B72"/>
    <w:rsid w:val="00764872"/>
    <w:rsid w:val="0076513C"/>
    <w:rsid w:val="00765905"/>
    <w:rsid w:val="00765F20"/>
    <w:rsid w:val="00770A5B"/>
    <w:rsid w:val="00770C05"/>
    <w:rsid w:val="00770CBB"/>
    <w:rsid w:val="00772995"/>
    <w:rsid w:val="00772A63"/>
    <w:rsid w:val="00773716"/>
    <w:rsid w:val="007739B3"/>
    <w:rsid w:val="00776D30"/>
    <w:rsid w:val="00777524"/>
    <w:rsid w:val="00777C4D"/>
    <w:rsid w:val="0078104B"/>
    <w:rsid w:val="00783227"/>
    <w:rsid w:val="007843DD"/>
    <w:rsid w:val="007848ED"/>
    <w:rsid w:val="007849FA"/>
    <w:rsid w:val="00786228"/>
    <w:rsid w:val="007863C6"/>
    <w:rsid w:val="00787DE9"/>
    <w:rsid w:val="00790CBB"/>
    <w:rsid w:val="00793AB7"/>
    <w:rsid w:val="007957B4"/>
    <w:rsid w:val="00796385"/>
    <w:rsid w:val="00796BC5"/>
    <w:rsid w:val="00797229"/>
    <w:rsid w:val="007978D4"/>
    <w:rsid w:val="00797B76"/>
    <w:rsid w:val="007A1E27"/>
    <w:rsid w:val="007A1EC8"/>
    <w:rsid w:val="007A2D90"/>
    <w:rsid w:val="007A2E2C"/>
    <w:rsid w:val="007A42E8"/>
    <w:rsid w:val="007A5BD4"/>
    <w:rsid w:val="007A6E77"/>
    <w:rsid w:val="007A7063"/>
    <w:rsid w:val="007B1A42"/>
    <w:rsid w:val="007B36EC"/>
    <w:rsid w:val="007B411E"/>
    <w:rsid w:val="007B7B9C"/>
    <w:rsid w:val="007C087A"/>
    <w:rsid w:val="007C0F80"/>
    <w:rsid w:val="007C3383"/>
    <w:rsid w:val="007C4DCF"/>
    <w:rsid w:val="007D4288"/>
    <w:rsid w:val="007D4885"/>
    <w:rsid w:val="007D4981"/>
    <w:rsid w:val="007D52AC"/>
    <w:rsid w:val="007D7202"/>
    <w:rsid w:val="007E17FD"/>
    <w:rsid w:val="007E3F6F"/>
    <w:rsid w:val="007E4289"/>
    <w:rsid w:val="007E5141"/>
    <w:rsid w:val="007E5372"/>
    <w:rsid w:val="007E573E"/>
    <w:rsid w:val="007E73E3"/>
    <w:rsid w:val="007E7A61"/>
    <w:rsid w:val="007F0AB0"/>
    <w:rsid w:val="007F2CA2"/>
    <w:rsid w:val="007F320E"/>
    <w:rsid w:val="007F5942"/>
    <w:rsid w:val="007F65F3"/>
    <w:rsid w:val="0080074C"/>
    <w:rsid w:val="0080103E"/>
    <w:rsid w:val="0080215E"/>
    <w:rsid w:val="00802C47"/>
    <w:rsid w:val="00805001"/>
    <w:rsid w:val="00806B1E"/>
    <w:rsid w:val="00806CA3"/>
    <w:rsid w:val="00807B9E"/>
    <w:rsid w:val="00811BDA"/>
    <w:rsid w:val="008127B0"/>
    <w:rsid w:val="008131DF"/>
    <w:rsid w:val="008144C1"/>
    <w:rsid w:val="0081465E"/>
    <w:rsid w:val="00815016"/>
    <w:rsid w:val="00815BC3"/>
    <w:rsid w:val="00815C84"/>
    <w:rsid w:val="008211A4"/>
    <w:rsid w:val="0082492C"/>
    <w:rsid w:val="00824BAF"/>
    <w:rsid w:val="00824F00"/>
    <w:rsid w:val="008265BA"/>
    <w:rsid w:val="00826B17"/>
    <w:rsid w:val="00827E5A"/>
    <w:rsid w:val="00832EA7"/>
    <w:rsid w:val="00834035"/>
    <w:rsid w:val="00834B72"/>
    <w:rsid w:val="00834DD3"/>
    <w:rsid w:val="00834DF5"/>
    <w:rsid w:val="008350EB"/>
    <w:rsid w:val="008356F4"/>
    <w:rsid w:val="008365C8"/>
    <w:rsid w:val="0083679C"/>
    <w:rsid w:val="00836F71"/>
    <w:rsid w:val="008441E0"/>
    <w:rsid w:val="00844BC6"/>
    <w:rsid w:val="008455B2"/>
    <w:rsid w:val="00851354"/>
    <w:rsid w:val="00851C84"/>
    <w:rsid w:val="00851F61"/>
    <w:rsid w:val="00853CB3"/>
    <w:rsid w:val="008571E7"/>
    <w:rsid w:val="00857776"/>
    <w:rsid w:val="00860BAC"/>
    <w:rsid w:val="00861984"/>
    <w:rsid w:val="00861C19"/>
    <w:rsid w:val="00863B92"/>
    <w:rsid w:val="008700C0"/>
    <w:rsid w:val="00871DBD"/>
    <w:rsid w:val="00872630"/>
    <w:rsid w:val="008727CC"/>
    <w:rsid w:val="00873461"/>
    <w:rsid w:val="008739C6"/>
    <w:rsid w:val="0087486A"/>
    <w:rsid w:val="00875168"/>
    <w:rsid w:val="00877949"/>
    <w:rsid w:val="00881689"/>
    <w:rsid w:val="00882C4F"/>
    <w:rsid w:val="008857BA"/>
    <w:rsid w:val="008867E0"/>
    <w:rsid w:val="00886804"/>
    <w:rsid w:val="00886BC2"/>
    <w:rsid w:val="00890006"/>
    <w:rsid w:val="00890452"/>
    <w:rsid w:val="008936C6"/>
    <w:rsid w:val="00893EB9"/>
    <w:rsid w:val="0089482A"/>
    <w:rsid w:val="00894DED"/>
    <w:rsid w:val="008956E9"/>
    <w:rsid w:val="008957C0"/>
    <w:rsid w:val="00895F40"/>
    <w:rsid w:val="008963E9"/>
    <w:rsid w:val="008A0B20"/>
    <w:rsid w:val="008A13E1"/>
    <w:rsid w:val="008A3AE5"/>
    <w:rsid w:val="008A3CFF"/>
    <w:rsid w:val="008A64DC"/>
    <w:rsid w:val="008A77FE"/>
    <w:rsid w:val="008B1493"/>
    <w:rsid w:val="008B16E0"/>
    <w:rsid w:val="008B2718"/>
    <w:rsid w:val="008B3BE1"/>
    <w:rsid w:val="008B3F9C"/>
    <w:rsid w:val="008B5DBC"/>
    <w:rsid w:val="008B6C88"/>
    <w:rsid w:val="008C2FE9"/>
    <w:rsid w:val="008C55DE"/>
    <w:rsid w:val="008C7DB9"/>
    <w:rsid w:val="008C7F18"/>
    <w:rsid w:val="008D1248"/>
    <w:rsid w:val="008D1E55"/>
    <w:rsid w:val="008D213E"/>
    <w:rsid w:val="008D2ABA"/>
    <w:rsid w:val="008D7332"/>
    <w:rsid w:val="008E080F"/>
    <w:rsid w:val="008E0C4B"/>
    <w:rsid w:val="008E1517"/>
    <w:rsid w:val="008E2F32"/>
    <w:rsid w:val="008E35E4"/>
    <w:rsid w:val="008E3756"/>
    <w:rsid w:val="008E4F8E"/>
    <w:rsid w:val="008E5B85"/>
    <w:rsid w:val="008E7E1F"/>
    <w:rsid w:val="008F1734"/>
    <w:rsid w:val="008F191F"/>
    <w:rsid w:val="008F2D3D"/>
    <w:rsid w:val="008F44DA"/>
    <w:rsid w:val="008F4593"/>
    <w:rsid w:val="008F557A"/>
    <w:rsid w:val="008F5DC2"/>
    <w:rsid w:val="008F632D"/>
    <w:rsid w:val="009016B4"/>
    <w:rsid w:val="009051D1"/>
    <w:rsid w:val="009056A8"/>
    <w:rsid w:val="00906C42"/>
    <w:rsid w:val="00907149"/>
    <w:rsid w:val="009078B8"/>
    <w:rsid w:val="00907C9B"/>
    <w:rsid w:val="00910799"/>
    <w:rsid w:val="00912D4D"/>
    <w:rsid w:val="00916CF5"/>
    <w:rsid w:val="0091707F"/>
    <w:rsid w:val="0091790D"/>
    <w:rsid w:val="00917B7E"/>
    <w:rsid w:val="00923CE5"/>
    <w:rsid w:val="009241C0"/>
    <w:rsid w:val="00924965"/>
    <w:rsid w:val="00925115"/>
    <w:rsid w:val="00925274"/>
    <w:rsid w:val="00925B47"/>
    <w:rsid w:val="00925EA4"/>
    <w:rsid w:val="0092606D"/>
    <w:rsid w:val="0093256E"/>
    <w:rsid w:val="00933076"/>
    <w:rsid w:val="009330EE"/>
    <w:rsid w:val="009336DB"/>
    <w:rsid w:val="009339B2"/>
    <w:rsid w:val="009367B6"/>
    <w:rsid w:val="00936D32"/>
    <w:rsid w:val="00940700"/>
    <w:rsid w:val="0094133F"/>
    <w:rsid w:val="00942D42"/>
    <w:rsid w:val="009436BF"/>
    <w:rsid w:val="00945AAA"/>
    <w:rsid w:val="00946A26"/>
    <w:rsid w:val="00946E51"/>
    <w:rsid w:val="00951F94"/>
    <w:rsid w:val="00952459"/>
    <w:rsid w:val="00953193"/>
    <w:rsid w:val="00953EEF"/>
    <w:rsid w:val="00956D2B"/>
    <w:rsid w:val="00957E04"/>
    <w:rsid w:val="0096017B"/>
    <w:rsid w:val="00960BE2"/>
    <w:rsid w:val="00960E5F"/>
    <w:rsid w:val="009614B8"/>
    <w:rsid w:val="009618AA"/>
    <w:rsid w:val="00962302"/>
    <w:rsid w:val="00962B87"/>
    <w:rsid w:val="009648D5"/>
    <w:rsid w:val="009658F5"/>
    <w:rsid w:val="009679B4"/>
    <w:rsid w:val="00967E51"/>
    <w:rsid w:val="009707C1"/>
    <w:rsid w:val="00970906"/>
    <w:rsid w:val="00970BD5"/>
    <w:rsid w:val="0097327C"/>
    <w:rsid w:val="0097409A"/>
    <w:rsid w:val="0097428B"/>
    <w:rsid w:val="00974308"/>
    <w:rsid w:val="00980EB1"/>
    <w:rsid w:val="00981F8B"/>
    <w:rsid w:val="00982312"/>
    <w:rsid w:val="00982492"/>
    <w:rsid w:val="00982B5C"/>
    <w:rsid w:val="00982C1E"/>
    <w:rsid w:val="00982E6E"/>
    <w:rsid w:val="00983694"/>
    <w:rsid w:val="00984E4F"/>
    <w:rsid w:val="009858C8"/>
    <w:rsid w:val="00985E3E"/>
    <w:rsid w:val="0098612C"/>
    <w:rsid w:val="00986AF1"/>
    <w:rsid w:val="009875BD"/>
    <w:rsid w:val="00987FE6"/>
    <w:rsid w:val="00991B6B"/>
    <w:rsid w:val="00995B9B"/>
    <w:rsid w:val="00997BC4"/>
    <w:rsid w:val="009A13BB"/>
    <w:rsid w:val="009A5BFE"/>
    <w:rsid w:val="009A7330"/>
    <w:rsid w:val="009A75AC"/>
    <w:rsid w:val="009A7B35"/>
    <w:rsid w:val="009A7EE6"/>
    <w:rsid w:val="009B0041"/>
    <w:rsid w:val="009B2B4C"/>
    <w:rsid w:val="009B329F"/>
    <w:rsid w:val="009B3739"/>
    <w:rsid w:val="009B38EC"/>
    <w:rsid w:val="009B3BC7"/>
    <w:rsid w:val="009B4E30"/>
    <w:rsid w:val="009B62E4"/>
    <w:rsid w:val="009C09B1"/>
    <w:rsid w:val="009C4500"/>
    <w:rsid w:val="009C4A84"/>
    <w:rsid w:val="009C6655"/>
    <w:rsid w:val="009D0634"/>
    <w:rsid w:val="009D2DFD"/>
    <w:rsid w:val="009D36F2"/>
    <w:rsid w:val="009D3B73"/>
    <w:rsid w:val="009D4CB4"/>
    <w:rsid w:val="009D5AC6"/>
    <w:rsid w:val="009D768A"/>
    <w:rsid w:val="009E2873"/>
    <w:rsid w:val="009E3839"/>
    <w:rsid w:val="009E42EF"/>
    <w:rsid w:val="009E4CBF"/>
    <w:rsid w:val="009E55F8"/>
    <w:rsid w:val="009E5E00"/>
    <w:rsid w:val="009E640E"/>
    <w:rsid w:val="009F0360"/>
    <w:rsid w:val="009F30EF"/>
    <w:rsid w:val="009F4CDA"/>
    <w:rsid w:val="009F5C02"/>
    <w:rsid w:val="00A00D48"/>
    <w:rsid w:val="00A01671"/>
    <w:rsid w:val="00A02EE4"/>
    <w:rsid w:val="00A07C84"/>
    <w:rsid w:val="00A11A29"/>
    <w:rsid w:val="00A11B4E"/>
    <w:rsid w:val="00A146E1"/>
    <w:rsid w:val="00A15170"/>
    <w:rsid w:val="00A16025"/>
    <w:rsid w:val="00A20BA2"/>
    <w:rsid w:val="00A219D5"/>
    <w:rsid w:val="00A21D6C"/>
    <w:rsid w:val="00A225BB"/>
    <w:rsid w:val="00A234AB"/>
    <w:rsid w:val="00A24122"/>
    <w:rsid w:val="00A25815"/>
    <w:rsid w:val="00A271C0"/>
    <w:rsid w:val="00A301C2"/>
    <w:rsid w:val="00A31E45"/>
    <w:rsid w:val="00A33819"/>
    <w:rsid w:val="00A33890"/>
    <w:rsid w:val="00A3784F"/>
    <w:rsid w:val="00A42E28"/>
    <w:rsid w:val="00A43DC5"/>
    <w:rsid w:val="00A44A0B"/>
    <w:rsid w:val="00A44DD0"/>
    <w:rsid w:val="00A46DBD"/>
    <w:rsid w:val="00A4746E"/>
    <w:rsid w:val="00A505A5"/>
    <w:rsid w:val="00A50F83"/>
    <w:rsid w:val="00A530A8"/>
    <w:rsid w:val="00A54DEB"/>
    <w:rsid w:val="00A55826"/>
    <w:rsid w:val="00A564C1"/>
    <w:rsid w:val="00A60434"/>
    <w:rsid w:val="00A63BD3"/>
    <w:rsid w:val="00A64508"/>
    <w:rsid w:val="00A66725"/>
    <w:rsid w:val="00A7004C"/>
    <w:rsid w:val="00A70E33"/>
    <w:rsid w:val="00A71A1D"/>
    <w:rsid w:val="00A72733"/>
    <w:rsid w:val="00A770A0"/>
    <w:rsid w:val="00A77348"/>
    <w:rsid w:val="00A778A4"/>
    <w:rsid w:val="00A8469C"/>
    <w:rsid w:val="00A854B6"/>
    <w:rsid w:val="00A86232"/>
    <w:rsid w:val="00A86832"/>
    <w:rsid w:val="00A902C7"/>
    <w:rsid w:val="00A90682"/>
    <w:rsid w:val="00A90AED"/>
    <w:rsid w:val="00A9238C"/>
    <w:rsid w:val="00A93F3D"/>
    <w:rsid w:val="00A95490"/>
    <w:rsid w:val="00A96328"/>
    <w:rsid w:val="00A967C3"/>
    <w:rsid w:val="00A97312"/>
    <w:rsid w:val="00A97A1D"/>
    <w:rsid w:val="00AA00FE"/>
    <w:rsid w:val="00AA232A"/>
    <w:rsid w:val="00AA2540"/>
    <w:rsid w:val="00AA383A"/>
    <w:rsid w:val="00AA4D5C"/>
    <w:rsid w:val="00AB212A"/>
    <w:rsid w:val="00AB2692"/>
    <w:rsid w:val="00AB26EB"/>
    <w:rsid w:val="00AB3469"/>
    <w:rsid w:val="00AB38F6"/>
    <w:rsid w:val="00AB597E"/>
    <w:rsid w:val="00AB7444"/>
    <w:rsid w:val="00AB766D"/>
    <w:rsid w:val="00AB7D37"/>
    <w:rsid w:val="00AB7F3D"/>
    <w:rsid w:val="00AC17E0"/>
    <w:rsid w:val="00AC5482"/>
    <w:rsid w:val="00AC5E67"/>
    <w:rsid w:val="00AC6584"/>
    <w:rsid w:val="00AD0265"/>
    <w:rsid w:val="00AD3202"/>
    <w:rsid w:val="00AD33DB"/>
    <w:rsid w:val="00AD3672"/>
    <w:rsid w:val="00AD4011"/>
    <w:rsid w:val="00AD5204"/>
    <w:rsid w:val="00AD580C"/>
    <w:rsid w:val="00AD7EE7"/>
    <w:rsid w:val="00AE063B"/>
    <w:rsid w:val="00AE1801"/>
    <w:rsid w:val="00AE2C79"/>
    <w:rsid w:val="00AE41FC"/>
    <w:rsid w:val="00AE5334"/>
    <w:rsid w:val="00AE597B"/>
    <w:rsid w:val="00AE7362"/>
    <w:rsid w:val="00AF1836"/>
    <w:rsid w:val="00AF1EFB"/>
    <w:rsid w:val="00AF21E3"/>
    <w:rsid w:val="00AF2263"/>
    <w:rsid w:val="00AF2384"/>
    <w:rsid w:val="00AF2EA1"/>
    <w:rsid w:val="00AF3039"/>
    <w:rsid w:val="00AF3192"/>
    <w:rsid w:val="00AF3A34"/>
    <w:rsid w:val="00AF3E0F"/>
    <w:rsid w:val="00AF3E6F"/>
    <w:rsid w:val="00AF6232"/>
    <w:rsid w:val="00B007DF"/>
    <w:rsid w:val="00B00CAF"/>
    <w:rsid w:val="00B0402A"/>
    <w:rsid w:val="00B10A4D"/>
    <w:rsid w:val="00B10CAC"/>
    <w:rsid w:val="00B11660"/>
    <w:rsid w:val="00B13158"/>
    <w:rsid w:val="00B143E7"/>
    <w:rsid w:val="00B15221"/>
    <w:rsid w:val="00B15B2E"/>
    <w:rsid w:val="00B16A50"/>
    <w:rsid w:val="00B2107F"/>
    <w:rsid w:val="00B2159E"/>
    <w:rsid w:val="00B22A58"/>
    <w:rsid w:val="00B23305"/>
    <w:rsid w:val="00B23344"/>
    <w:rsid w:val="00B24BAA"/>
    <w:rsid w:val="00B2562E"/>
    <w:rsid w:val="00B26038"/>
    <w:rsid w:val="00B27800"/>
    <w:rsid w:val="00B40C29"/>
    <w:rsid w:val="00B44D70"/>
    <w:rsid w:val="00B45094"/>
    <w:rsid w:val="00B47C62"/>
    <w:rsid w:val="00B5017E"/>
    <w:rsid w:val="00B51682"/>
    <w:rsid w:val="00B51AA1"/>
    <w:rsid w:val="00B52588"/>
    <w:rsid w:val="00B52A27"/>
    <w:rsid w:val="00B53279"/>
    <w:rsid w:val="00B541F8"/>
    <w:rsid w:val="00B561FE"/>
    <w:rsid w:val="00B56EF1"/>
    <w:rsid w:val="00B60111"/>
    <w:rsid w:val="00B60E21"/>
    <w:rsid w:val="00B62952"/>
    <w:rsid w:val="00B6380B"/>
    <w:rsid w:val="00B652B0"/>
    <w:rsid w:val="00B65957"/>
    <w:rsid w:val="00B662A7"/>
    <w:rsid w:val="00B66C00"/>
    <w:rsid w:val="00B67774"/>
    <w:rsid w:val="00B70D74"/>
    <w:rsid w:val="00B72897"/>
    <w:rsid w:val="00B7298A"/>
    <w:rsid w:val="00B759CC"/>
    <w:rsid w:val="00B75EBE"/>
    <w:rsid w:val="00B77DA3"/>
    <w:rsid w:val="00B807D2"/>
    <w:rsid w:val="00B82156"/>
    <w:rsid w:val="00B8300D"/>
    <w:rsid w:val="00B8542B"/>
    <w:rsid w:val="00B85A53"/>
    <w:rsid w:val="00B86949"/>
    <w:rsid w:val="00B903E4"/>
    <w:rsid w:val="00B90E84"/>
    <w:rsid w:val="00B93461"/>
    <w:rsid w:val="00B961BD"/>
    <w:rsid w:val="00B968CF"/>
    <w:rsid w:val="00B96AC4"/>
    <w:rsid w:val="00BA0DD3"/>
    <w:rsid w:val="00BA5791"/>
    <w:rsid w:val="00BA7488"/>
    <w:rsid w:val="00BA7C28"/>
    <w:rsid w:val="00BB0F9D"/>
    <w:rsid w:val="00BB1539"/>
    <w:rsid w:val="00BB5CBD"/>
    <w:rsid w:val="00BC2DD8"/>
    <w:rsid w:val="00BC41E7"/>
    <w:rsid w:val="00BC47EE"/>
    <w:rsid w:val="00BC4F02"/>
    <w:rsid w:val="00BC5290"/>
    <w:rsid w:val="00BC61A5"/>
    <w:rsid w:val="00BD2F9D"/>
    <w:rsid w:val="00BD3CA7"/>
    <w:rsid w:val="00BD58B0"/>
    <w:rsid w:val="00BD7F6B"/>
    <w:rsid w:val="00BE5759"/>
    <w:rsid w:val="00BE631C"/>
    <w:rsid w:val="00BF028B"/>
    <w:rsid w:val="00BF188A"/>
    <w:rsid w:val="00BF251F"/>
    <w:rsid w:val="00BF2F4D"/>
    <w:rsid w:val="00BF33F9"/>
    <w:rsid w:val="00BF363E"/>
    <w:rsid w:val="00BF432A"/>
    <w:rsid w:val="00BF4E7C"/>
    <w:rsid w:val="00BF5D14"/>
    <w:rsid w:val="00BF6145"/>
    <w:rsid w:val="00BF6A05"/>
    <w:rsid w:val="00BF717C"/>
    <w:rsid w:val="00BF77D7"/>
    <w:rsid w:val="00BF77E9"/>
    <w:rsid w:val="00C0105D"/>
    <w:rsid w:val="00C02BB5"/>
    <w:rsid w:val="00C02FFA"/>
    <w:rsid w:val="00C03014"/>
    <w:rsid w:val="00C05787"/>
    <w:rsid w:val="00C06C96"/>
    <w:rsid w:val="00C10561"/>
    <w:rsid w:val="00C153CA"/>
    <w:rsid w:val="00C157E7"/>
    <w:rsid w:val="00C15F37"/>
    <w:rsid w:val="00C16E6A"/>
    <w:rsid w:val="00C17063"/>
    <w:rsid w:val="00C20B12"/>
    <w:rsid w:val="00C21799"/>
    <w:rsid w:val="00C21BF4"/>
    <w:rsid w:val="00C22051"/>
    <w:rsid w:val="00C23C8F"/>
    <w:rsid w:val="00C30896"/>
    <w:rsid w:val="00C31B05"/>
    <w:rsid w:val="00C326B2"/>
    <w:rsid w:val="00C34179"/>
    <w:rsid w:val="00C350DB"/>
    <w:rsid w:val="00C35735"/>
    <w:rsid w:val="00C364C4"/>
    <w:rsid w:val="00C3674F"/>
    <w:rsid w:val="00C36841"/>
    <w:rsid w:val="00C37A2B"/>
    <w:rsid w:val="00C4278A"/>
    <w:rsid w:val="00C432FC"/>
    <w:rsid w:val="00C4379D"/>
    <w:rsid w:val="00C44035"/>
    <w:rsid w:val="00C45111"/>
    <w:rsid w:val="00C45D6C"/>
    <w:rsid w:val="00C463C6"/>
    <w:rsid w:val="00C46953"/>
    <w:rsid w:val="00C47C07"/>
    <w:rsid w:val="00C502A1"/>
    <w:rsid w:val="00C50F88"/>
    <w:rsid w:val="00C51F0F"/>
    <w:rsid w:val="00C52487"/>
    <w:rsid w:val="00C52964"/>
    <w:rsid w:val="00C52AED"/>
    <w:rsid w:val="00C53628"/>
    <w:rsid w:val="00C543BB"/>
    <w:rsid w:val="00C558D6"/>
    <w:rsid w:val="00C55D42"/>
    <w:rsid w:val="00C56352"/>
    <w:rsid w:val="00C615AA"/>
    <w:rsid w:val="00C62910"/>
    <w:rsid w:val="00C62FB8"/>
    <w:rsid w:val="00C63471"/>
    <w:rsid w:val="00C64DE0"/>
    <w:rsid w:val="00C66FFA"/>
    <w:rsid w:val="00C679D6"/>
    <w:rsid w:val="00C7056E"/>
    <w:rsid w:val="00C71F0E"/>
    <w:rsid w:val="00C72D91"/>
    <w:rsid w:val="00C73692"/>
    <w:rsid w:val="00C74D83"/>
    <w:rsid w:val="00C74FF6"/>
    <w:rsid w:val="00C75AA5"/>
    <w:rsid w:val="00C75CAD"/>
    <w:rsid w:val="00C77275"/>
    <w:rsid w:val="00C8034A"/>
    <w:rsid w:val="00C807D1"/>
    <w:rsid w:val="00C817EC"/>
    <w:rsid w:val="00C81D7A"/>
    <w:rsid w:val="00C835CF"/>
    <w:rsid w:val="00C85190"/>
    <w:rsid w:val="00C86E46"/>
    <w:rsid w:val="00C91F84"/>
    <w:rsid w:val="00C94B9B"/>
    <w:rsid w:val="00C95C59"/>
    <w:rsid w:val="00C96D1A"/>
    <w:rsid w:val="00C9769C"/>
    <w:rsid w:val="00C97951"/>
    <w:rsid w:val="00CA0202"/>
    <w:rsid w:val="00CA07D3"/>
    <w:rsid w:val="00CA16E5"/>
    <w:rsid w:val="00CA406C"/>
    <w:rsid w:val="00CA6ADC"/>
    <w:rsid w:val="00CB1B42"/>
    <w:rsid w:val="00CB2BD8"/>
    <w:rsid w:val="00CB3A97"/>
    <w:rsid w:val="00CB3D9C"/>
    <w:rsid w:val="00CB4654"/>
    <w:rsid w:val="00CB574A"/>
    <w:rsid w:val="00CB5D5E"/>
    <w:rsid w:val="00CB7260"/>
    <w:rsid w:val="00CC14C0"/>
    <w:rsid w:val="00CC1A03"/>
    <w:rsid w:val="00CC1C90"/>
    <w:rsid w:val="00CC20BE"/>
    <w:rsid w:val="00CC3B97"/>
    <w:rsid w:val="00CC3FA3"/>
    <w:rsid w:val="00CC538C"/>
    <w:rsid w:val="00CC55B3"/>
    <w:rsid w:val="00CC6735"/>
    <w:rsid w:val="00CC79F4"/>
    <w:rsid w:val="00CD0409"/>
    <w:rsid w:val="00CD285A"/>
    <w:rsid w:val="00CD2ACC"/>
    <w:rsid w:val="00CD3EF9"/>
    <w:rsid w:val="00CD4C1F"/>
    <w:rsid w:val="00CD51D1"/>
    <w:rsid w:val="00CD5278"/>
    <w:rsid w:val="00CD72AE"/>
    <w:rsid w:val="00CE0691"/>
    <w:rsid w:val="00CE0B25"/>
    <w:rsid w:val="00CE0FD2"/>
    <w:rsid w:val="00CE632B"/>
    <w:rsid w:val="00CE71EB"/>
    <w:rsid w:val="00CE7B83"/>
    <w:rsid w:val="00CF04D9"/>
    <w:rsid w:val="00CF1A39"/>
    <w:rsid w:val="00CF2702"/>
    <w:rsid w:val="00CF4602"/>
    <w:rsid w:val="00CF4FE3"/>
    <w:rsid w:val="00CF610D"/>
    <w:rsid w:val="00D0432A"/>
    <w:rsid w:val="00D05D5B"/>
    <w:rsid w:val="00D05DF2"/>
    <w:rsid w:val="00D109D3"/>
    <w:rsid w:val="00D168BE"/>
    <w:rsid w:val="00D178BD"/>
    <w:rsid w:val="00D17E6F"/>
    <w:rsid w:val="00D2030F"/>
    <w:rsid w:val="00D20A8B"/>
    <w:rsid w:val="00D21A90"/>
    <w:rsid w:val="00D2307A"/>
    <w:rsid w:val="00D24B91"/>
    <w:rsid w:val="00D24BE2"/>
    <w:rsid w:val="00D258EB"/>
    <w:rsid w:val="00D259FC"/>
    <w:rsid w:val="00D25B41"/>
    <w:rsid w:val="00D25D32"/>
    <w:rsid w:val="00D25D3D"/>
    <w:rsid w:val="00D26F20"/>
    <w:rsid w:val="00D30C6C"/>
    <w:rsid w:val="00D32D51"/>
    <w:rsid w:val="00D348BF"/>
    <w:rsid w:val="00D36B00"/>
    <w:rsid w:val="00D37BB3"/>
    <w:rsid w:val="00D438EE"/>
    <w:rsid w:val="00D44C41"/>
    <w:rsid w:val="00D4535F"/>
    <w:rsid w:val="00D45A86"/>
    <w:rsid w:val="00D46EE8"/>
    <w:rsid w:val="00D4738C"/>
    <w:rsid w:val="00D5374B"/>
    <w:rsid w:val="00D53948"/>
    <w:rsid w:val="00D548FC"/>
    <w:rsid w:val="00D54AA0"/>
    <w:rsid w:val="00D60450"/>
    <w:rsid w:val="00D61271"/>
    <w:rsid w:val="00D616B0"/>
    <w:rsid w:val="00D61D78"/>
    <w:rsid w:val="00D62ADE"/>
    <w:rsid w:val="00D63D40"/>
    <w:rsid w:val="00D643B4"/>
    <w:rsid w:val="00D66A24"/>
    <w:rsid w:val="00D66CCB"/>
    <w:rsid w:val="00D67E36"/>
    <w:rsid w:val="00D702E9"/>
    <w:rsid w:val="00D70D68"/>
    <w:rsid w:val="00D715FB"/>
    <w:rsid w:val="00D7231D"/>
    <w:rsid w:val="00D73F86"/>
    <w:rsid w:val="00D767FB"/>
    <w:rsid w:val="00D77AFC"/>
    <w:rsid w:val="00D8001C"/>
    <w:rsid w:val="00D80466"/>
    <w:rsid w:val="00D82A78"/>
    <w:rsid w:val="00D852B6"/>
    <w:rsid w:val="00D85735"/>
    <w:rsid w:val="00D8620F"/>
    <w:rsid w:val="00D8674E"/>
    <w:rsid w:val="00D8757D"/>
    <w:rsid w:val="00D87F91"/>
    <w:rsid w:val="00D90C5F"/>
    <w:rsid w:val="00D9173B"/>
    <w:rsid w:val="00D92B4D"/>
    <w:rsid w:val="00D9326D"/>
    <w:rsid w:val="00D93692"/>
    <w:rsid w:val="00D93A8B"/>
    <w:rsid w:val="00D94B64"/>
    <w:rsid w:val="00D95AD1"/>
    <w:rsid w:val="00D97DB7"/>
    <w:rsid w:val="00DA0620"/>
    <w:rsid w:val="00DA0E40"/>
    <w:rsid w:val="00DA1BE9"/>
    <w:rsid w:val="00DA231E"/>
    <w:rsid w:val="00DA2DE9"/>
    <w:rsid w:val="00DA3A61"/>
    <w:rsid w:val="00DA4CA2"/>
    <w:rsid w:val="00DB0850"/>
    <w:rsid w:val="00DB17BE"/>
    <w:rsid w:val="00DB37E8"/>
    <w:rsid w:val="00DB42E6"/>
    <w:rsid w:val="00DC0A9E"/>
    <w:rsid w:val="00DC0BF8"/>
    <w:rsid w:val="00DC1F35"/>
    <w:rsid w:val="00DC384B"/>
    <w:rsid w:val="00DC451E"/>
    <w:rsid w:val="00DC4B2C"/>
    <w:rsid w:val="00DC4F00"/>
    <w:rsid w:val="00DC53DE"/>
    <w:rsid w:val="00DC6A6E"/>
    <w:rsid w:val="00DC6F01"/>
    <w:rsid w:val="00DC72CD"/>
    <w:rsid w:val="00DC79ED"/>
    <w:rsid w:val="00DD183D"/>
    <w:rsid w:val="00DD1AD1"/>
    <w:rsid w:val="00DD1DC4"/>
    <w:rsid w:val="00DD3BC6"/>
    <w:rsid w:val="00DD418A"/>
    <w:rsid w:val="00DD5394"/>
    <w:rsid w:val="00DD675E"/>
    <w:rsid w:val="00DD71E2"/>
    <w:rsid w:val="00DD789A"/>
    <w:rsid w:val="00DD7BC9"/>
    <w:rsid w:val="00DE1CCF"/>
    <w:rsid w:val="00DE1FB3"/>
    <w:rsid w:val="00DE2AF7"/>
    <w:rsid w:val="00DE451E"/>
    <w:rsid w:val="00DE4B61"/>
    <w:rsid w:val="00DE6ED8"/>
    <w:rsid w:val="00DE773F"/>
    <w:rsid w:val="00DF00BD"/>
    <w:rsid w:val="00DF4747"/>
    <w:rsid w:val="00DF49C6"/>
    <w:rsid w:val="00DF4DE1"/>
    <w:rsid w:val="00DF5354"/>
    <w:rsid w:val="00DF5D98"/>
    <w:rsid w:val="00DF7DED"/>
    <w:rsid w:val="00E02138"/>
    <w:rsid w:val="00E02483"/>
    <w:rsid w:val="00E02F5F"/>
    <w:rsid w:val="00E03D43"/>
    <w:rsid w:val="00E04B33"/>
    <w:rsid w:val="00E05973"/>
    <w:rsid w:val="00E06200"/>
    <w:rsid w:val="00E070DB"/>
    <w:rsid w:val="00E13909"/>
    <w:rsid w:val="00E13AE5"/>
    <w:rsid w:val="00E14EB7"/>
    <w:rsid w:val="00E16374"/>
    <w:rsid w:val="00E16AC9"/>
    <w:rsid w:val="00E2382C"/>
    <w:rsid w:val="00E248ED"/>
    <w:rsid w:val="00E24FB1"/>
    <w:rsid w:val="00E258B7"/>
    <w:rsid w:val="00E259C2"/>
    <w:rsid w:val="00E26E1F"/>
    <w:rsid w:val="00E27D46"/>
    <w:rsid w:val="00E30805"/>
    <w:rsid w:val="00E3083B"/>
    <w:rsid w:val="00E3331E"/>
    <w:rsid w:val="00E3374F"/>
    <w:rsid w:val="00E33B73"/>
    <w:rsid w:val="00E353B0"/>
    <w:rsid w:val="00E364C2"/>
    <w:rsid w:val="00E365B3"/>
    <w:rsid w:val="00E37537"/>
    <w:rsid w:val="00E40B8F"/>
    <w:rsid w:val="00E41094"/>
    <w:rsid w:val="00E44718"/>
    <w:rsid w:val="00E46F31"/>
    <w:rsid w:val="00E47125"/>
    <w:rsid w:val="00E47868"/>
    <w:rsid w:val="00E50C0E"/>
    <w:rsid w:val="00E523C9"/>
    <w:rsid w:val="00E5388D"/>
    <w:rsid w:val="00E53F7C"/>
    <w:rsid w:val="00E55224"/>
    <w:rsid w:val="00E561EC"/>
    <w:rsid w:val="00E56EFF"/>
    <w:rsid w:val="00E61AE7"/>
    <w:rsid w:val="00E61CA9"/>
    <w:rsid w:val="00E6294B"/>
    <w:rsid w:val="00E643D9"/>
    <w:rsid w:val="00E67A31"/>
    <w:rsid w:val="00E71480"/>
    <w:rsid w:val="00E71F67"/>
    <w:rsid w:val="00E75EAE"/>
    <w:rsid w:val="00E762EB"/>
    <w:rsid w:val="00E77A10"/>
    <w:rsid w:val="00E82271"/>
    <w:rsid w:val="00E82F77"/>
    <w:rsid w:val="00E8373C"/>
    <w:rsid w:val="00E8458E"/>
    <w:rsid w:val="00E84E8E"/>
    <w:rsid w:val="00E87EC2"/>
    <w:rsid w:val="00E90022"/>
    <w:rsid w:val="00E912A2"/>
    <w:rsid w:val="00E93804"/>
    <w:rsid w:val="00E95447"/>
    <w:rsid w:val="00E96719"/>
    <w:rsid w:val="00EA1720"/>
    <w:rsid w:val="00EA2A2F"/>
    <w:rsid w:val="00EA2C04"/>
    <w:rsid w:val="00EA320E"/>
    <w:rsid w:val="00EA3979"/>
    <w:rsid w:val="00EA3CE3"/>
    <w:rsid w:val="00EA6E4D"/>
    <w:rsid w:val="00EA7646"/>
    <w:rsid w:val="00EB043C"/>
    <w:rsid w:val="00EB0BD7"/>
    <w:rsid w:val="00EB0D95"/>
    <w:rsid w:val="00EB5902"/>
    <w:rsid w:val="00EB6F05"/>
    <w:rsid w:val="00EC0AF1"/>
    <w:rsid w:val="00EC2061"/>
    <w:rsid w:val="00EC302E"/>
    <w:rsid w:val="00EC6007"/>
    <w:rsid w:val="00EC630C"/>
    <w:rsid w:val="00EC685E"/>
    <w:rsid w:val="00ED7E8F"/>
    <w:rsid w:val="00EE2956"/>
    <w:rsid w:val="00EE4E1B"/>
    <w:rsid w:val="00EE4F6C"/>
    <w:rsid w:val="00EE5CAE"/>
    <w:rsid w:val="00EE731B"/>
    <w:rsid w:val="00EE748C"/>
    <w:rsid w:val="00EF02B8"/>
    <w:rsid w:val="00EF425F"/>
    <w:rsid w:val="00EF4975"/>
    <w:rsid w:val="00EF5FB1"/>
    <w:rsid w:val="00EF76DB"/>
    <w:rsid w:val="00EF7F75"/>
    <w:rsid w:val="00F0086A"/>
    <w:rsid w:val="00F00D28"/>
    <w:rsid w:val="00F00E14"/>
    <w:rsid w:val="00F0327A"/>
    <w:rsid w:val="00F03AAB"/>
    <w:rsid w:val="00F0422D"/>
    <w:rsid w:val="00F060C4"/>
    <w:rsid w:val="00F0650F"/>
    <w:rsid w:val="00F06EB8"/>
    <w:rsid w:val="00F07D6D"/>
    <w:rsid w:val="00F07D9B"/>
    <w:rsid w:val="00F1020B"/>
    <w:rsid w:val="00F111C3"/>
    <w:rsid w:val="00F12DF5"/>
    <w:rsid w:val="00F133AB"/>
    <w:rsid w:val="00F13B34"/>
    <w:rsid w:val="00F13E87"/>
    <w:rsid w:val="00F14027"/>
    <w:rsid w:val="00F14F68"/>
    <w:rsid w:val="00F17A03"/>
    <w:rsid w:val="00F20004"/>
    <w:rsid w:val="00F204BD"/>
    <w:rsid w:val="00F20DC2"/>
    <w:rsid w:val="00F213CC"/>
    <w:rsid w:val="00F224CF"/>
    <w:rsid w:val="00F230B8"/>
    <w:rsid w:val="00F232A7"/>
    <w:rsid w:val="00F27883"/>
    <w:rsid w:val="00F27C58"/>
    <w:rsid w:val="00F27FD7"/>
    <w:rsid w:val="00F30624"/>
    <w:rsid w:val="00F35857"/>
    <w:rsid w:val="00F3585D"/>
    <w:rsid w:val="00F3599F"/>
    <w:rsid w:val="00F36908"/>
    <w:rsid w:val="00F37EF9"/>
    <w:rsid w:val="00F43B90"/>
    <w:rsid w:val="00F44940"/>
    <w:rsid w:val="00F45211"/>
    <w:rsid w:val="00F46BBE"/>
    <w:rsid w:val="00F51741"/>
    <w:rsid w:val="00F51848"/>
    <w:rsid w:val="00F52D14"/>
    <w:rsid w:val="00F53684"/>
    <w:rsid w:val="00F53690"/>
    <w:rsid w:val="00F53765"/>
    <w:rsid w:val="00F539DC"/>
    <w:rsid w:val="00F55EC0"/>
    <w:rsid w:val="00F6085C"/>
    <w:rsid w:val="00F613A1"/>
    <w:rsid w:val="00F614EE"/>
    <w:rsid w:val="00F618DF"/>
    <w:rsid w:val="00F61ABB"/>
    <w:rsid w:val="00F63B1F"/>
    <w:rsid w:val="00F65FFA"/>
    <w:rsid w:val="00F6653A"/>
    <w:rsid w:val="00F66A84"/>
    <w:rsid w:val="00F66EAD"/>
    <w:rsid w:val="00F67525"/>
    <w:rsid w:val="00F67848"/>
    <w:rsid w:val="00F67D62"/>
    <w:rsid w:val="00F7168A"/>
    <w:rsid w:val="00F730B7"/>
    <w:rsid w:val="00F747AF"/>
    <w:rsid w:val="00F76A8F"/>
    <w:rsid w:val="00F82898"/>
    <w:rsid w:val="00F83FB1"/>
    <w:rsid w:val="00F8440A"/>
    <w:rsid w:val="00F84ED7"/>
    <w:rsid w:val="00F85710"/>
    <w:rsid w:val="00F91F5E"/>
    <w:rsid w:val="00F94C04"/>
    <w:rsid w:val="00FA0229"/>
    <w:rsid w:val="00FA1541"/>
    <w:rsid w:val="00FA28DC"/>
    <w:rsid w:val="00FA3324"/>
    <w:rsid w:val="00FB0BC1"/>
    <w:rsid w:val="00FB26F1"/>
    <w:rsid w:val="00FB3078"/>
    <w:rsid w:val="00FB6EE7"/>
    <w:rsid w:val="00FC06F5"/>
    <w:rsid w:val="00FC155C"/>
    <w:rsid w:val="00FC22D4"/>
    <w:rsid w:val="00FC304D"/>
    <w:rsid w:val="00FC48A7"/>
    <w:rsid w:val="00FC55D9"/>
    <w:rsid w:val="00FC5AF8"/>
    <w:rsid w:val="00FD1B7E"/>
    <w:rsid w:val="00FD1ED0"/>
    <w:rsid w:val="00FD2EB6"/>
    <w:rsid w:val="00FD39B2"/>
    <w:rsid w:val="00FD4088"/>
    <w:rsid w:val="00FD43E2"/>
    <w:rsid w:val="00FD5A71"/>
    <w:rsid w:val="00FD648A"/>
    <w:rsid w:val="00FD71DE"/>
    <w:rsid w:val="00FE063B"/>
    <w:rsid w:val="00FE09DA"/>
    <w:rsid w:val="00FE0F87"/>
    <w:rsid w:val="00FE15FC"/>
    <w:rsid w:val="00FE1CCF"/>
    <w:rsid w:val="00FE585D"/>
    <w:rsid w:val="00FE6026"/>
    <w:rsid w:val="00FF1011"/>
    <w:rsid w:val="00FF200B"/>
    <w:rsid w:val="00FF6932"/>
    <w:rsid w:val="00FF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4:docId w14:val="236DFB47"/>
  <w15:chartTrackingRefBased/>
  <w15:docId w15:val="{CA9B671E-57DF-43F2-99D1-17B11A91F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Title" w:uiPriority="10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797229"/>
    <w:pPr>
      <w:spacing w:before="120" w:after="120"/>
      <w:jc w:val="both"/>
    </w:pPr>
    <w:rPr>
      <w:rFonts w:ascii="Arial" w:hAnsi="Arial"/>
      <w:sz w:val="24"/>
    </w:rPr>
  </w:style>
  <w:style w:type="paragraph" w:styleId="Ttulo1">
    <w:name w:val="heading 1"/>
    <w:aliases w:val="item1"/>
    <w:basedOn w:val="Ttulo2"/>
    <w:next w:val="Pargrafo"/>
    <w:autoRedefine/>
    <w:qFormat/>
    <w:rsid w:val="002A4124"/>
    <w:pPr>
      <w:numPr>
        <w:ilvl w:val="0"/>
      </w:numPr>
      <w:outlineLvl w:val="0"/>
    </w:pPr>
  </w:style>
  <w:style w:type="paragraph" w:styleId="Ttulo2">
    <w:name w:val="heading 2"/>
    <w:basedOn w:val="Normal"/>
    <w:next w:val="Normal"/>
    <w:link w:val="Ttulo2Char"/>
    <w:uiPriority w:val="9"/>
    <w:qFormat/>
    <w:rsid w:val="00797229"/>
    <w:pPr>
      <w:keepNext/>
      <w:keepLines/>
      <w:numPr>
        <w:ilvl w:val="1"/>
        <w:numId w:val="2"/>
      </w:numPr>
      <w:tabs>
        <w:tab w:val="left" w:pos="737"/>
      </w:tabs>
      <w:spacing w:before="80" w:after="80"/>
      <w:outlineLvl w:val="1"/>
    </w:pPr>
    <w:rPr>
      <w:b/>
      <w:color w:val="000080"/>
      <w:sz w:val="28"/>
    </w:rPr>
  </w:style>
  <w:style w:type="paragraph" w:styleId="Ttulo3">
    <w:name w:val="heading 3"/>
    <w:aliases w:val="Heading 31"/>
    <w:basedOn w:val="Normal"/>
    <w:next w:val="Normal"/>
    <w:uiPriority w:val="9"/>
    <w:qFormat/>
    <w:rsid w:val="00D30C6C"/>
    <w:pPr>
      <w:keepNext/>
      <w:keepLines/>
      <w:numPr>
        <w:ilvl w:val="2"/>
        <w:numId w:val="2"/>
      </w:numPr>
      <w:spacing w:before="80" w:after="80"/>
      <w:ind w:left="567" w:firstLine="0"/>
      <w:outlineLvl w:val="2"/>
    </w:pPr>
    <w:rPr>
      <w:color w:val="000080"/>
      <w:sz w:val="28"/>
      <w:lang w:val="pt-PT"/>
    </w:rPr>
  </w:style>
  <w:style w:type="paragraph" w:styleId="Ttulo4">
    <w:name w:val="heading 4"/>
    <w:basedOn w:val="Normal"/>
    <w:next w:val="Normal"/>
    <w:uiPriority w:val="9"/>
    <w:qFormat/>
    <w:rsid w:val="00797229"/>
    <w:pPr>
      <w:keepNext/>
      <w:numPr>
        <w:ilvl w:val="3"/>
        <w:numId w:val="2"/>
      </w:numPr>
      <w:tabs>
        <w:tab w:val="left" w:pos="1134"/>
      </w:tabs>
      <w:spacing w:before="240" w:after="60"/>
      <w:outlineLvl w:val="3"/>
    </w:pPr>
    <w:rPr>
      <w:bCs/>
      <w:color w:val="000080"/>
      <w:sz w:val="28"/>
      <w:szCs w:val="28"/>
    </w:rPr>
  </w:style>
  <w:style w:type="paragraph" w:styleId="Ttulo5">
    <w:name w:val="heading 5"/>
    <w:basedOn w:val="Normal"/>
    <w:next w:val="Normal"/>
    <w:uiPriority w:val="9"/>
    <w:rsid w:val="00797229"/>
    <w:pPr>
      <w:keepNext/>
      <w:numPr>
        <w:ilvl w:val="4"/>
        <w:numId w:val="2"/>
      </w:numPr>
      <w:spacing w:before="100" w:after="100"/>
      <w:outlineLvl w:val="4"/>
    </w:pPr>
    <w:rPr>
      <w:rFonts w:cs="Tahoma"/>
      <w:b/>
      <w:color w:val="000080"/>
    </w:rPr>
  </w:style>
  <w:style w:type="paragraph" w:styleId="Ttulo6">
    <w:name w:val="heading 6"/>
    <w:basedOn w:val="Normal"/>
    <w:next w:val="Normal"/>
    <w:rsid w:val="00797229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rsid w:val="00797229"/>
    <w:pPr>
      <w:numPr>
        <w:ilvl w:val="6"/>
        <w:numId w:val="2"/>
      </w:numPr>
      <w:spacing w:before="240" w:after="60"/>
      <w:outlineLvl w:val="6"/>
    </w:pPr>
  </w:style>
  <w:style w:type="paragraph" w:styleId="Ttulo8">
    <w:name w:val="heading 8"/>
    <w:aliases w:val="Heading 81"/>
    <w:basedOn w:val="Normal"/>
    <w:next w:val="Normal"/>
    <w:qFormat/>
    <w:rsid w:val="00797229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tulo9">
    <w:name w:val="heading 9"/>
    <w:aliases w:val="Heading 91"/>
    <w:basedOn w:val="Normal"/>
    <w:next w:val="Normal"/>
    <w:qFormat/>
    <w:rsid w:val="00797229"/>
    <w:pPr>
      <w:numPr>
        <w:ilvl w:val="8"/>
        <w:numId w:val="2"/>
      </w:numPr>
      <w:spacing w:before="240" w:after="60"/>
      <w:outlineLvl w:val="8"/>
    </w:pPr>
    <w:rPr>
      <w:b/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sid w:val="00CD51D1"/>
    <w:rPr>
      <w:rFonts w:ascii="Arial" w:hAnsi="Arial"/>
      <w:b/>
      <w:color w:val="000080"/>
      <w:sz w:val="28"/>
    </w:rPr>
  </w:style>
  <w:style w:type="paragraph" w:customStyle="1" w:styleId="Pargrafo">
    <w:name w:val="Parágrafo"/>
    <w:basedOn w:val="Normal"/>
    <w:rsid w:val="00552C83"/>
    <w:pPr>
      <w:spacing w:before="0" w:after="240"/>
      <w:ind w:firstLine="1418"/>
    </w:pPr>
    <w:rPr>
      <w:snapToGrid w:val="0"/>
    </w:rPr>
  </w:style>
  <w:style w:type="paragraph" w:customStyle="1" w:styleId="Textodemacro1">
    <w:name w:val="Texto de macro1"/>
    <w:basedOn w:val="FASE"/>
    <w:next w:val="Normal"/>
    <w:rsid w:val="00797229"/>
    <w:rPr>
      <w:rFonts w:ascii="Arial" w:hAnsi="Arial"/>
      <w:b w:val="0"/>
    </w:rPr>
  </w:style>
  <w:style w:type="paragraph" w:customStyle="1" w:styleId="FASE">
    <w:name w:val="FASE"/>
    <w:basedOn w:val="Normal"/>
    <w:next w:val="Normal"/>
    <w:rsid w:val="00797229"/>
    <w:rPr>
      <w:rFonts w:ascii="Arial Negrito" w:hAnsi="Arial Negrito"/>
      <w:b/>
      <w:smallCaps/>
      <w:color w:val="000080"/>
      <w:sz w:val="28"/>
    </w:rPr>
  </w:style>
  <w:style w:type="paragraph" w:customStyle="1" w:styleId="ATIVIDADE">
    <w:name w:val="ATIVIDADE"/>
    <w:basedOn w:val="FASE"/>
    <w:next w:val="Normal"/>
    <w:rsid w:val="00797229"/>
    <w:rPr>
      <w:rFonts w:ascii="Arial" w:hAnsi="Arial"/>
      <w:b w:val="0"/>
      <w:sz w:val="24"/>
    </w:rPr>
  </w:style>
  <w:style w:type="paragraph" w:customStyle="1" w:styleId="rosto">
    <w:name w:val="rosto"/>
    <w:basedOn w:val="Normal"/>
    <w:link w:val="rostoChar"/>
    <w:rsid w:val="00797229"/>
    <w:pPr>
      <w:spacing w:before="12000"/>
      <w:jc w:val="right"/>
    </w:pPr>
    <w:rPr>
      <w:b/>
      <w:caps/>
      <w:color w:val="000080"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rostoChar">
    <w:name w:val="rosto Char"/>
    <w:link w:val="rosto"/>
    <w:rsid w:val="00962302"/>
    <w:rPr>
      <w:rFonts w:ascii="Arial" w:hAnsi="Arial"/>
      <w:b/>
      <w:caps/>
      <w:color w:val="000080"/>
      <w:sz w:val="32"/>
      <w:lang w:val="pt-BR" w:eastAsia="pt-BR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ubatividade">
    <w:name w:val="Subatividade"/>
    <w:basedOn w:val="Normal"/>
    <w:next w:val="Normal"/>
    <w:rsid w:val="00797229"/>
    <w:rPr>
      <w:color w:val="00008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ituloQuadro">
    <w:name w:val="Titulo Quadro"/>
    <w:basedOn w:val="Normal"/>
    <w:next w:val="Normal"/>
    <w:link w:val="TituloQuadroChar"/>
    <w:rsid w:val="00797229"/>
    <w:pPr>
      <w:spacing w:before="80" w:after="80"/>
    </w:pPr>
    <w:rPr>
      <w:color w:val="00008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uloQuadroChar">
    <w:name w:val="Titulo Quadro Char"/>
    <w:link w:val="TituloQuadro"/>
    <w:rsid w:val="00466346"/>
    <w:rPr>
      <w:rFonts w:ascii="Arial" w:hAnsi="Arial"/>
      <w:color w:val="000080"/>
      <w:sz w:val="22"/>
      <w:lang w:val="pt-BR" w:eastAsia="pt-BR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dicedeilustraes">
    <w:name w:val="table of figures"/>
    <w:basedOn w:val="ndicedeautoridades"/>
    <w:next w:val="Normal"/>
    <w:uiPriority w:val="99"/>
    <w:rsid w:val="00CD3EF9"/>
    <w:pPr>
      <w:ind w:left="480" w:hanging="480"/>
    </w:pPr>
    <w:rPr>
      <w:sz w:val="20"/>
    </w:rPr>
  </w:style>
  <w:style w:type="paragraph" w:styleId="ndicedeautoridades">
    <w:name w:val="table of authorities"/>
    <w:basedOn w:val="Normal"/>
    <w:next w:val="Normal"/>
    <w:rsid w:val="00721F9F"/>
    <w:pPr>
      <w:ind w:left="240" w:hanging="240"/>
    </w:pPr>
  </w:style>
  <w:style w:type="paragraph" w:customStyle="1" w:styleId="TtuloFigura">
    <w:name w:val="Título Figura"/>
    <w:basedOn w:val="TituloQuadro"/>
    <w:next w:val="Normal"/>
    <w:rsid w:val="00797229"/>
    <w:pPr>
      <w:jc w:val="center"/>
    </w:pPr>
  </w:style>
  <w:style w:type="table" w:customStyle="1" w:styleId="Tabela">
    <w:name w:val="Tabela"/>
    <w:basedOn w:val="Tabelanormal"/>
    <w:rsid w:val="00797229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paragraph" w:styleId="Cabealho">
    <w:name w:val="header"/>
    <w:basedOn w:val="Normal"/>
    <w:link w:val="CabealhoChar"/>
    <w:rsid w:val="0079722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1847E9"/>
    <w:rPr>
      <w:rFonts w:ascii="Arial" w:hAnsi="Arial"/>
      <w:sz w:val="24"/>
    </w:rPr>
  </w:style>
  <w:style w:type="paragraph" w:styleId="Rodap">
    <w:name w:val="footer"/>
    <w:aliases w:val="Footer1"/>
    <w:basedOn w:val="Normal"/>
    <w:link w:val="RodapChar"/>
    <w:uiPriority w:val="99"/>
    <w:rsid w:val="00797229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Footer1 Char"/>
    <w:link w:val="Rodap"/>
    <w:uiPriority w:val="99"/>
    <w:rsid w:val="00B662A7"/>
    <w:rPr>
      <w:rFonts w:ascii="Arial" w:hAnsi="Arial"/>
      <w:sz w:val="24"/>
      <w:lang w:val="pt-BR" w:eastAsia="pt-BR" w:bidi="ar-SA"/>
    </w:rPr>
  </w:style>
  <w:style w:type="paragraph" w:customStyle="1" w:styleId="Ttulofigura0">
    <w:name w:val="Título figura"/>
    <w:basedOn w:val="Normal"/>
    <w:rsid w:val="00552C83"/>
    <w:pPr>
      <w:jc w:val="center"/>
    </w:pPr>
  </w:style>
  <w:style w:type="paragraph" w:customStyle="1" w:styleId="Ttuloquadro">
    <w:name w:val="Título quadro"/>
    <w:basedOn w:val="Normal"/>
    <w:next w:val="Normal"/>
    <w:rsid w:val="00552C83"/>
    <w:pPr>
      <w:keepNext/>
      <w:ind w:left="1418" w:hanging="1418"/>
    </w:pPr>
    <w:rPr>
      <w:color w:val="0000FF"/>
      <w:sz w:val="18"/>
    </w:rPr>
  </w:style>
  <w:style w:type="paragraph" w:styleId="Recuodecorpodetexto">
    <w:name w:val="Body Text Indent"/>
    <w:basedOn w:val="Normal"/>
    <w:rsid w:val="00552C83"/>
    <w:rPr>
      <w:color w:val="FF0000"/>
    </w:rPr>
  </w:style>
  <w:style w:type="paragraph" w:styleId="Corpodetexto">
    <w:name w:val="Body Text"/>
    <w:basedOn w:val="Normal"/>
    <w:rsid w:val="00552C83"/>
    <w:rPr>
      <w:color w:val="FF0000"/>
    </w:rPr>
  </w:style>
  <w:style w:type="character" w:styleId="Refdecomentrio">
    <w:name w:val="annotation reference"/>
    <w:rsid w:val="00602F09"/>
    <w:rPr>
      <w:sz w:val="16"/>
      <w:szCs w:val="16"/>
    </w:rPr>
  </w:style>
  <w:style w:type="paragraph" w:styleId="Remissivo3">
    <w:name w:val="index 3"/>
    <w:basedOn w:val="Normal"/>
    <w:next w:val="Normal"/>
    <w:autoRedefine/>
    <w:semiHidden/>
    <w:rsid w:val="00552C83"/>
    <w:pPr>
      <w:ind w:left="660" w:hanging="220"/>
    </w:pPr>
  </w:style>
  <w:style w:type="paragraph" w:customStyle="1" w:styleId="bibliografia">
    <w:name w:val="bibliografia"/>
    <w:basedOn w:val="Normal"/>
    <w:rsid w:val="00552C83"/>
    <w:pPr>
      <w:ind w:left="284" w:hanging="284"/>
    </w:pPr>
  </w:style>
  <w:style w:type="paragraph" w:styleId="Sumrio1">
    <w:name w:val="toc 1"/>
    <w:basedOn w:val="Normal"/>
    <w:next w:val="Normal"/>
    <w:autoRedefine/>
    <w:uiPriority w:val="39"/>
    <w:rsid w:val="001661F4"/>
    <w:pPr>
      <w:tabs>
        <w:tab w:val="left" w:pos="426"/>
        <w:tab w:val="right" w:leader="dot" w:pos="9072"/>
      </w:tabs>
    </w:pPr>
    <w:rPr>
      <w:sz w:val="20"/>
    </w:rPr>
  </w:style>
  <w:style w:type="paragraph" w:styleId="Sumrio2">
    <w:name w:val="toc 2"/>
    <w:basedOn w:val="Normal"/>
    <w:next w:val="Normal"/>
    <w:autoRedefine/>
    <w:uiPriority w:val="39"/>
    <w:rsid w:val="00CD3EF9"/>
    <w:pPr>
      <w:tabs>
        <w:tab w:val="left" w:pos="880"/>
        <w:tab w:val="right" w:leader="dot" w:pos="9072"/>
      </w:tabs>
      <w:ind w:left="220"/>
    </w:pPr>
    <w:rPr>
      <w:rFonts w:cs="Tahoma"/>
      <w:noProof/>
      <w:sz w:val="20"/>
      <w:szCs w:val="22"/>
    </w:rPr>
  </w:style>
  <w:style w:type="paragraph" w:styleId="Sumrio3">
    <w:name w:val="toc 3"/>
    <w:basedOn w:val="Normal"/>
    <w:next w:val="Normal"/>
    <w:autoRedefine/>
    <w:uiPriority w:val="39"/>
    <w:rsid w:val="00CD3EF9"/>
    <w:pPr>
      <w:tabs>
        <w:tab w:val="right" w:leader="dot" w:pos="9072"/>
      </w:tabs>
      <w:ind w:left="440"/>
    </w:pPr>
    <w:rPr>
      <w:sz w:val="20"/>
    </w:rPr>
  </w:style>
  <w:style w:type="paragraph" w:styleId="Sumrio7">
    <w:name w:val="toc 7"/>
    <w:basedOn w:val="Normal"/>
    <w:next w:val="Normal"/>
    <w:autoRedefine/>
    <w:uiPriority w:val="39"/>
    <w:rsid w:val="00552C83"/>
    <w:pPr>
      <w:ind w:left="1320"/>
    </w:pPr>
  </w:style>
  <w:style w:type="paragraph" w:styleId="Sumrio9">
    <w:name w:val="toc 9"/>
    <w:basedOn w:val="Normal"/>
    <w:next w:val="Normal"/>
    <w:autoRedefine/>
    <w:uiPriority w:val="39"/>
    <w:rsid w:val="00552C83"/>
    <w:pPr>
      <w:ind w:left="1760"/>
    </w:pPr>
  </w:style>
  <w:style w:type="paragraph" w:styleId="Recuodecorpodetexto2">
    <w:name w:val="Body Text Indent 2"/>
    <w:basedOn w:val="Normal"/>
    <w:rsid w:val="00552C83"/>
    <w:pPr>
      <w:ind w:left="993" w:hanging="285"/>
    </w:pPr>
  </w:style>
  <w:style w:type="paragraph" w:styleId="Recuodecorpodetexto3">
    <w:name w:val="Body Text Indent 3"/>
    <w:basedOn w:val="Normal"/>
    <w:rsid w:val="00552C83"/>
    <w:pPr>
      <w:ind w:left="993" w:hanging="284"/>
    </w:pPr>
  </w:style>
  <w:style w:type="paragraph" w:customStyle="1" w:styleId="font0">
    <w:name w:val="font0"/>
    <w:basedOn w:val="Normal"/>
    <w:rsid w:val="00552C83"/>
    <w:pPr>
      <w:spacing w:before="100" w:beforeAutospacing="1" w:after="100" w:afterAutospacing="1"/>
      <w:jc w:val="left"/>
    </w:pPr>
    <w:rPr>
      <w:rFonts w:eastAsia="Arial Unicode MS" w:cs="Arial"/>
      <w:sz w:val="20"/>
    </w:rPr>
  </w:style>
  <w:style w:type="paragraph" w:customStyle="1" w:styleId="font5">
    <w:name w:val="font5"/>
    <w:basedOn w:val="Normal"/>
    <w:rsid w:val="00552C83"/>
    <w:pPr>
      <w:spacing w:before="100" w:beforeAutospacing="1" w:after="100" w:afterAutospacing="1"/>
      <w:jc w:val="left"/>
    </w:pPr>
    <w:rPr>
      <w:rFonts w:eastAsia="Arial Unicode MS" w:cs="Arial"/>
      <w:sz w:val="20"/>
    </w:rPr>
  </w:style>
  <w:style w:type="character" w:styleId="Hyperlink">
    <w:name w:val="Hyperlink"/>
    <w:uiPriority w:val="99"/>
    <w:rsid w:val="00552C83"/>
    <w:rPr>
      <w:color w:val="0000FF"/>
      <w:u w:val="single"/>
    </w:rPr>
  </w:style>
  <w:style w:type="character" w:styleId="HiperlinkVisitado">
    <w:name w:val="FollowedHyperlink"/>
    <w:rsid w:val="00552C83"/>
    <w:rPr>
      <w:color w:val="800080"/>
      <w:u w:val="single"/>
    </w:rPr>
  </w:style>
  <w:style w:type="character" w:styleId="Nmerodepgina">
    <w:name w:val="page number"/>
    <w:basedOn w:val="Fontepargpadro"/>
    <w:rsid w:val="00552C83"/>
  </w:style>
  <w:style w:type="paragraph" w:styleId="Corpodetexto2">
    <w:name w:val="Body Text 2"/>
    <w:basedOn w:val="Normal"/>
    <w:rsid w:val="00552C83"/>
    <w:rPr>
      <w:color w:val="008000"/>
    </w:rPr>
  </w:style>
  <w:style w:type="paragraph" w:styleId="Corpodetexto3">
    <w:name w:val="Body Text 3"/>
    <w:basedOn w:val="Normal"/>
    <w:rsid w:val="00552C83"/>
    <w:rPr>
      <w:color w:val="008080"/>
    </w:rPr>
  </w:style>
  <w:style w:type="character" w:styleId="VarivelHTML">
    <w:name w:val="HTML Variable"/>
    <w:rsid w:val="00552C83"/>
    <w:rPr>
      <w:i/>
      <w:iCs/>
    </w:rPr>
  </w:style>
  <w:style w:type="paragraph" w:customStyle="1" w:styleId="xl24">
    <w:name w:val="xl24"/>
    <w:basedOn w:val="Normal"/>
    <w:rsid w:val="00552C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5">
    <w:name w:val="xl25"/>
    <w:basedOn w:val="Normal"/>
    <w:rsid w:val="00552C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6">
    <w:name w:val="xl26"/>
    <w:basedOn w:val="Normal"/>
    <w:rsid w:val="00552C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7">
    <w:name w:val="xl27"/>
    <w:basedOn w:val="Normal"/>
    <w:rsid w:val="00552C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8">
    <w:name w:val="xl28"/>
    <w:basedOn w:val="Normal"/>
    <w:rsid w:val="00552C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9">
    <w:name w:val="xl29"/>
    <w:basedOn w:val="Normal"/>
    <w:rsid w:val="00552C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30">
    <w:name w:val="xl30"/>
    <w:basedOn w:val="Normal"/>
    <w:rsid w:val="0055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31">
    <w:name w:val="xl31"/>
    <w:basedOn w:val="Normal"/>
    <w:rsid w:val="0055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34">
    <w:name w:val="xl34"/>
    <w:basedOn w:val="Normal"/>
    <w:rsid w:val="00552C83"/>
    <w:pPr>
      <w:spacing w:before="100" w:beforeAutospacing="1" w:after="100" w:afterAutospacing="1"/>
      <w:jc w:val="right"/>
    </w:pPr>
    <w:rPr>
      <w:rFonts w:ascii="Arial Unicode MS" w:eastAsia="Arial Unicode MS" w:hAnsi="Arial Unicode MS" w:cs="Tahoma"/>
      <w:szCs w:val="24"/>
    </w:rPr>
  </w:style>
  <w:style w:type="paragraph" w:customStyle="1" w:styleId="xl35">
    <w:name w:val="xl35"/>
    <w:basedOn w:val="Normal"/>
    <w:rsid w:val="00552C83"/>
    <w:pP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trao">
    <w:name w:val="traço"/>
    <w:basedOn w:val="Normal"/>
    <w:next w:val="Normal"/>
    <w:link w:val="traoCharChar"/>
    <w:rsid w:val="00552C83"/>
    <w:pPr>
      <w:numPr>
        <w:numId w:val="1"/>
      </w:numPr>
    </w:pPr>
  </w:style>
  <w:style w:type="character" w:customStyle="1" w:styleId="traoCharChar">
    <w:name w:val="traço Char Char"/>
    <w:link w:val="trao"/>
    <w:rsid w:val="0052039E"/>
    <w:rPr>
      <w:rFonts w:ascii="Arial" w:hAnsi="Arial"/>
      <w:sz w:val="24"/>
    </w:rPr>
  </w:style>
  <w:style w:type="paragraph" w:styleId="Textodebalo">
    <w:name w:val="Balloon Text"/>
    <w:basedOn w:val="Normal"/>
    <w:link w:val="TextodebaloChar"/>
    <w:uiPriority w:val="99"/>
    <w:semiHidden/>
    <w:rsid w:val="001C740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D66A24"/>
    <w:rPr>
      <w:rFonts w:ascii="Tahoma" w:hAnsi="Tahoma" w:cs="Tahoma"/>
      <w:sz w:val="16"/>
      <w:szCs w:val="16"/>
    </w:rPr>
  </w:style>
  <w:style w:type="paragraph" w:customStyle="1" w:styleId="Tituloquadro0">
    <w:name w:val="Titulo quadro"/>
    <w:basedOn w:val="Normal"/>
    <w:next w:val="Normal"/>
    <w:autoRedefine/>
    <w:rsid w:val="00552C83"/>
    <w:pPr>
      <w:keepNext/>
      <w:ind w:left="1418" w:hanging="1418"/>
    </w:pPr>
    <w:rPr>
      <w:color w:val="0000FF"/>
      <w:sz w:val="18"/>
    </w:rPr>
  </w:style>
  <w:style w:type="paragraph" w:styleId="Legenda">
    <w:name w:val="caption"/>
    <w:basedOn w:val="Normal"/>
    <w:next w:val="Normal"/>
    <w:qFormat/>
    <w:rsid w:val="004E7E6D"/>
    <w:pPr>
      <w:spacing w:line="360" w:lineRule="auto"/>
      <w:jc w:val="center"/>
    </w:pPr>
    <w:rPr>
      <w:bCs/>
    </w:rPr>
  </w:style>
  <w:style w:type="table" w:styleId="Tabelacomgrade">
    <w:name w:val="Table Grid"/>
    <w:basedOn w:val="Tabelanormal"/>
    <w:rsid w:val="005D789B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11ptNegritoBrancoCentralizadoAntes0ptDepoisde">
    <w:name w:val="Estilo 11 pt Negrito Branco Centralizado Antes:  0 pt Depois de..."/>
    <w:basedOn w:val="Normal"/>
    <w:rsid w:val="00797229"/>
    <w:pPr>
      <w:spacing w:before="0" w:after="0"/>
      <w:jc w:val="center"/>
    </w:pPr>
    <w:rPr>
      <w:b/>
      <w:bCs/>
      <w:color w:val="FFFFFF"/>
      <w:sz w:val="22"/>
    </w:rPr>
  </w:style>
  <w:style w:type="paragraph" w:customStyle="1" w:styleId="Tabela1">
    <w:name w:val="Tabela1"/>
    <w:basedOn w:val="Estilo11ptNegritoBrancoCentralizadoAntes0ptDepoisde"/>
    <w:autoRedefine/>
    <w:rsid w:val="00797229"/>
    <w:rPr>
      <w:b w:val="0"/>
    </w:rPr>
  </w:style>
  <w:style w:type="paragraph" w:customStyle="1" w:styleId="Tabela2">
    <w:name w:val="Tabela 2"/>
    <w:basedOn w:val="Normal"/>
    <w:rsid w:val="00797229"/>
    <w:pPr>
      <w:spacing w:before="0" w:after="0"/>
      <w:jc w:val="center"/>
    </w:pPr>
    <w:rPr>
      <w:sz w:val="22"/>
      <w:szCs w:val="22"/>
    </w:rPr>
  </w:style>
  <w:style w:type="paragraph" w:customStyle="1" w:styleId="Texto">
    <w:name w:val="Texto"/>
    <w:basedOn w:val="Normal"/>
    <w:rsid w:val="002F6332"/>
    <w:pPr>
      <w:spacing w:before="0"/>
      <w:ind w:firstLine="851"/>
    </w:pPr>
  </w:style>
  <w:style w:type="paragraph" w:customStyle="1" w:styleId="ndice">
    <w:name w:val="Índice"/>
    <w:basedOn w:val="Normal"/>
    <w:rsid w:val="002F6332"/>
    <w:pPr>
      <w:widowControl w:val="0"/>
      <w:tabs>
        <w:tab w:val="left" w:leader="dot" w:pos="7655"/>
        <w:tab w:val="right" w:pos="8221"/>
      </w:tabs>
      <w:spacing w:before="0" w:after="0"/>
    </w:pPr>
    <w:rPr>
      <w:snapToGrid w:val="0"/>
    </w:rPr>
  </w:style>
  <w:style w:type="paragraph" w:customStyle="1" w:styleId="Rostosemindice">
    <w:name w:val="Rosto sem indice"/>
    <w:basedOn w:val="rosto"/>
    <w:next w:val="Normal"/>
    <w:rsid w:val="00797229"/>
  </w:style>
  <w:style w:type="paragraph" w:customStyle="1" w:styleId="Fontequadro">
    <w:name w:val="Fonte quadro"/>
    <w:basedOn w:val="Normal"/>
    <w:rsid w:val="00797229"/>
    <w:pPr>
      <w:spacing w:before="0"/>
    </w:pPr>
    <w:rPr>
      <w:sz w:val="18"/>
    </w:rPr>
  </w:style>
  <w:style w:type="paragraph" w:customStyle="1" w:styleId="Fonte">
    <w:name w:val="Fonte"/>
    <w:basedOn w:val="Normal"/>
    <w:rsid w:val="00797229"/>
    <w:pPr>
      <w:spacing w:before="0"/>
    </w:pPr>
    <w:rPr>
      <w:sz w:val="18"/>
    </w:rPr>
  </w:style>
  <w:style w:type="paragraph" w:customStyle="1" w:styleId="Marcador">
    <w:name w:val="Marcador"/>
    <w:basedOn w:val="Normal"/>
    <w:rsid w:val="00711AE3"/>
    <w:pPr>
      <w:spacing w:before="0" w:after="240"/>
      <w:ind w:left="1701" w:hanging="283"/>
    </w:pPr>
    <w:rPr>
      <w:spacing w:val="6"/>
    </w:rPr>
  </w:style>
  <w:style w:type="paragraph" w:customStyle="1" w:styleId="BOLINHA">
    <w:name w:val="BOLINHA"/>
    <w:basedOn w:val="Normal"/>
    <w:rsid w:val="00711AE3"/>
    <w:pPr>
      <w:spacing w:before="0" w:after="240"/>
      <w:ind w:left="1702" w:hanging="284"/>
    </w:pPr>
    <w:rPr>
      <w:spacing w:val="6"/>
    </w:rPr>
  </w:style>
  <w:style w:type="paragraph" w:styleId="Lista">
    <w:name w:val="List"/>
    <w:basedOn w:val="Normal"/>
    <w:rsid w:val="00711AE3"/>
    <w:pPr>
      <w:ind w:left="283" w:hanging="283"/>
      <w:contextualSpacing/>
    </w:pPr>
  </w:style>
  <w:style w:type="paragraph" w:styleId="Textodenotaderodap">
    <w:name w:val="footnote text"/>
    <w:basedOn w:val="Normal"/>
    <w:link w:val="TextodenotaderodapChar"/>
    <w:uiPriority w:val="99"/>
    <w:rsid w:val="00CF1A39"/>
    <w:rPr>
      <w:sz w:val="20"/>
    </w:rPr>
  </w:style>
  <w:style w:type="character" w:customStyle="1" w:styleId="TextodenotaderodapChar">
    <w:name w:val="Texto de nota de rodapé Char"/>
    <w:link w:val="Textodenotaderodap"/>
    <w:uiPriority w:val="99"/>
    <w:rsid w:val="00CF1A39"/>
    <w:rPr>
      <w:rFonts w:ascii="Arial" w:hAnsi="Arial"/>
    </w:rPr>
  </w:style>
  <w:style w:type="character" w:styleId="Refdenotaderodap">
    <w:name w:val="footnote reference"/>
    <w:uiPriority w:val="99"/>
    <w:rsid w:val="00CF1A39"/>
    <w:rPr>
      <w:vertAlign w:val="superscript"/>
    </w:rPr>
  </w:style>
  <w:style w:type="table" w:customStyle="1" w:styleId="Tabela20">
    <w:name w:val="Tabela2"/>
    <w:basedOn w:val="Tabelanormal"/>
    <w:rsid w:val="007978D4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table" w:customStyle="1" w:styleId="Tabela3">
    <w:name w:val="Tabela3"/>
    <w:basedOn w:val="Tabelanormal"/>
    <w:rsid w:val="006A628B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paragraph" w:styleId="Sumrio4">
    <w:name w:val="toc 4"/>
    <w:basedOn w:val="Normal"/>
    <w:next w:val="Normal"/>
    <w:autoRedefine/>
    <w:uiPriority w:val="39"/>
    <w:unhideWhenUsed/>
    <w:rsid w:val="00CD3EF9"/>
    <w:pPr>
      <w:spacing w:before="0" w:after="100" w:line="276" w:lineRule="auto"/>
      <w:ind w:left="660"/>
      <w:jc w:val="left"/>
    </w:pPr>
    <w:rPr>
      <w:sz w:val="20"/>
      <w:szCs w:val="22"/>
    </w:rPr>
  </w:style>
  <w:style w:type="paragraph" w:styleId="Sumrio5">
    <w:name w:val="toc 5"/>
    <w:basedOn w:val="Normal"/>
    <w:next w:val="Normal"/>
    <w:autoRedefine/>
    <w:uiPriority w:val="39"/>
    <w:unhideWhenUsed/>
    <w:rsid w:val="00AF2263"/>
    <w:pPr>
      <w:spacing w:before="0" w:after="100" w:line="276" w:lineRule="auto"/>
      <w:ind w:left="880"/>
      <w:jc w:val="left"/>
    </w:pPr>
    <w:rPr>
      <w:rFonts w:ascii="Calibri" w:hAnsi="Calibri"/>
      <w:sz w:val="22"/>
      <w:szCs w:val="22"/>
    </w:rPr>
  </w:style>
  <w:style w:type="paragraph" w:styleId="Sumrio6">
    <w:name w:val="toc 6"/>
    <w:basedOn w:val="Normal"/>
    <w:next w:val="Normal"/>
    <w:autoRedefine/>
    <w:uiPriority w:val="39"/>
    <w:unhideWhenUsed/>
    <w:rsid w:val="00AF2263"/>
    <w:pPr>
      <w:spacing w:before="0" w:after="100" w:line="276" w:lineRule="auto"/>
      <w:ind w:left="1100"/>
      <w:jc w:val="left"/>
    </w:pPr>
    <w:rPr>
      <w:rFonts w:ascii="Calibri" w:hAnsi="Calibr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unhideWhenUsed/>
    <w:rsid w:val="00AF2263"/>
    <w:pPr>
      <w:spacing w:before="0" w:after="100" w:line="276" w:lineRule="auto"/>
      <w:ind w:left="1540"/>
      <w:jc w:val="left"/>
    </w:pPr>
    <w:rPr>
      <w:rFonts w:ascii="Calibri" w:hAnsi="Calibri"/>
      <w:sz w:val="22"/>
      <w:szCs w:val="22"/>
    </w:rPr>
  </w:style>
  <w:style w:type="paragraph" w:styleId="PargrafodaLista">
    <w:name w:val="List Paragraph"/>
    <w:basedOn w:val="Normal"/>
    <w:link w:val="PargrafodaListaChar"/>
    <w:uiPriority w:val="99"/>
    <w:qFormat/>
    <w:rsid w:val="00211C9E"/>
    <w:pPr>
      <w:spacing w:before="0" w:after="0" w:line="360" w:lineRule="auto"/>
      <w:ind w:firstLine="709"/>
    </w:pPr>
  </w:style>
  <w:style w:type="character" w:customStyle="1" w:styleId="PargrafodaListaChar">
    <w:name w:val="Parágrafo da Lista Char"/>
    <w:link w:val="PargrafodaLista"/>
    <w:uiPriority w:val="99"/>
    <w:rsid w:val="002C58E1"/>
    <w:rPr>
      <w:rFonts w:ascii="Arial" w:hAnsi="Arial"/>
      <w:sz w:val="24"/>
    </w:rPr>
  </w:style>
  <w:style w:type="paragraph" w:styleId="Ttulo">
    <w:name w:val="Title"/>
    <w:basedOn w:val="Normal"/>
    <w:next w:val="Normal"/>
    <w:link w:val="TtuloChar"/>
    <w:uiPriority w:val="10"/>
    <w:rsid w:val="00211C9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tuloChar">
    <w:name w:val="Título Char"/>
    <w:link w:val="Ttulo"/>
    <w:uiPriority w:val="10"/>
    <w:rsid w:val="00211C9E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485B4C"/>
    <w:pPr>
      <w:numPr>
        <w:numId w:val="0"/>
      </w:numPr>
      <w:tabs>
        <w:tab w:val="clear" w:pos="737"/>
      </w:tabs>
      <w:spacing w:before="240" w:after="0" w:line="259" w:lineRule="auto"/>
      <w:jc w:val="left"/>
      <w:outlineLvl w:val="9"/>
    </w:pPr>
    <w:rPr>
      <w:rFonts w:ascii="Calibri Light" w:hAnsi="Calibri Light"/>
      <w:b w:val="0"/>
      <w:color w:val="2F5496"/>
      <w:sz w:val="32"/>
      <w:szCs w:val="32"/>
    </w:rPr>
  </w:style>
  <w:style w:type="character" w:styleId="Forte">
    <w:name w:val="Strong"/>
    <w:uiPriority w:val="22"/>
    <w:qFormat/>
    <w:rsid w:val="00C45111"/>
    <w:rPr>
      <w:b/>
      <w:bCs/>
    </w:rPr>
  </w:style>
  <w:style w:type="table" w:styleId="TabeladeGrade5Escura-nfase2">
    <w:name w:val="Grid Table 5 Dark Accent 2"/>
    <w:basedOn w:val="Tabelanormal"/>
    <w:uiPriority w:val="50"/>
    <w:rsid w:val="00C4511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eladeGrade4-nfase2">
    <w:name w:val="Grid Table 4 Accent 2"/>
    <w:basedOn w:val="Tabelanormal"/>
    <w:uiPriority w:val="49"/>
    <w:rsid w:val="00C4511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Figura">
    <w:name w:val="Figura"/>
    <w:basedOn w:val="PargrafodaLista"/>
    <w:next w:val="Pargrafo"/>
    <w:link w:val="FiguraChar"/>
    <w:rsid w:val="002C58E1"/>
    <w:pPr>
      <w:numPr>
        <w:numId w:val="5"/>
      </w:numPr>
    </w:pPr>
    <w:rPr>
      <w:noProof/>
    </w:rPr>
  </w:style>
  <w:style w:type="character" w:customStyle="1" w:styleId="FiguraChar">
    <w:name w:val="Figura Char"/>
    <w:link w:val="Figura"/>
    <w:rsid w:val="002C58E1"/>
    <w:rPr>
      <w:rFonts w:ascii="Arial" w:hAnsi="Arial"/>
      <w:noProof/>
      <w:sz w:val="24"/>
    </w:rPr>
  </w:style>
  <w:style w:type="paragraph" w:customStyle="1" w:styleId="TabelaN">
    <w:name w:val="Tabela N"/>
    <w:basedOn w:val="PargrafodaLista"/>
    <w:link w:val="TabelaNChar"/>
    <w:rsid w:val="002C58E1"/>
    <w:pPr>
      <w:numPr>
        <w:numId w:val="6"/>
      </w:numPr>
    </w:pPr>
    <w:rPr>
      <w:noProof/>
    </w:rPr>
  </w:style>
  <w:style w:type="character" w:customStyle="1" w:styleId="TabelaNChar">
    <w:name w:val="Tabela N Char"/>
    <w:link w:val="TabelaN"/>
    <w:rsid w:val="002C58E1"/>
    <w:rPr>
      <w:rFonts w:ascii="Arial" w:hAnsi="Arial"/>
      <w:noProof/>
      <w:sz w:val="24"/>
    </w:rPr>
  </w:style>
  <w:style w:type="paragraph" w:styleId="Remissivo1">
    <w:name w:val="index 1"/>
    <w:basedOn w:val="Normal"/>
    <w:next w:val="Normal"/>
    <w:autoRedefine/>
    <w:rsid w:val="00CD3EF9"/>
    <w:pPr>
      <w:ind w:left="240" w:hanging="240"/>
    </w:pPr>
    <w:rPr>
      <w:sz w:val="20"/>
    </w:rPr>
  </w:style>
  <w:style w:type="paragraph" w:styleId="Textodecomentrio">
    <w:name w:val="annotation text"/>
    <w:basedOn w:val="Normal"/>
    <w:link w:val="TextodecomentrioChar"/>
    <w:rsid w:val="00602F09"/>
    <w:rPr>
      <w:sz w:val="20"/>
    </w:rPr>
  </w:style>
  <w:style w:type="character" w:customStyle="1" w:styleId="TextodecomentrioChar">
    <w:name w:val="Texto de comentário Char"/>
    <w:link w:val="Textodecomentrio"/>
    <w:rsid w:val="00602F09"/>
    <w:rPr>
      <w:rFonts w:ascii="Arial" w:hAnsi="Arial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602F09"/>
    <w:rPr>
      <w:b/>
      <w:bCs/>
    </w:rPr>
  </w:style>
  <w:style w:type="character" w:customStyle="1" w:styleId="AssuntodocomentrioChar">
    <w:name w:val="Assunto do comentário Char"/>
    <w:link w:val="Assuntodocomentrio"/>
    <w:rsid w:val="00602F09"/>
    <w:rPr>
      <w:rFonts w:ascii="Arial" w:hAnsi="Arial"/>
      <w:b/>
      <w:bCs/>
    </w:rPr>
  </w:style>
  <w:style w:type="paragraph" w:customStyle="1" w:styleId="AnexoNmero">
    <w:name w:val="Anexo Número"/>
    <w:basedOn w:val="Normal"/>
    <w:link w:val="AnexoNmeroChar"/>
    <w:qFormat/>
    <w:rsid w:val="00FF6932"/>
    <w:pPr>
      <w:numPr>
        <w:numId w:val="30"/>
      </w:numPr>
      <w:spacing w:line="360" w:lineRule="auto"/>
      <w:jc w:val="center"/>
    </w:pPr>
    <w:rPr>
      <w:b/>
      <w:color w:val="000080"/>
      <w:sz w:val="32"/>
      <w:szCs w:val="32"/>
    </w:rPr>
  </w:style>
  <w:style w:type="character" w:customStyle="1" w:styleId="AnexoNmeroChar">
    <w:name w:val="Anexo Número Char"/>
    <w:link w:val="AnexoNmero"/>
    <w:rsid w:val="00FF6932"/>
    <w:rPr>
      <w:rFonts w:ascii="Arial" w:hAnsi="Arial"/>
      <w:b/>
      <w:color w:val="000080"/>
      <w:sz w:val="32"/>
      <w:szCs w:val="32"/>
    </w:rPr>
  </w:style>
  <w:style w:type="paragraph" w:customStyle="1" w:styleId="AnexoTexto">
    <w:name w:val="Anexo Texto"/>
    <w:basedOn w:val="Normal"/>
    <w:link w:val="AnexoTextoChar"/>
    <w:rsid w:val="006B0EA1"/>
    <w:pPr>
      <w:jc w:val="center"/>
    </w:pPr>
    <w:rPr>
      <w:b/>
      <w:color w:val="000080"/>
      <w:sz w:val="32"/>
      <w:szCs w:val="32"/>
    </w:rPr>
  </w:style>
  <w:style w:type="character" w:customStyle="1" w:styleId="AnexoTextoChar">
    <w:name w:val="Anexo Texto Char"/>
    <w:link w:val="AnexoTexto"/>
    <w:rsid w:val="006B0EA1"/>
    <w:rPr>
      <w:rFonts w:ascii="Arial" w:hAnsi="Arial"/>
      <w:b/>
      <w:color w:val="000080"/>
      <w:sz w:val="32"/>
      <w:szCs w:val="32"/>
    </w:rPr>
  </w:style>
  <w:style w:type="table" w:styleId="SombreamentoMdio2-nfase2">
    <w:name w:val="Medium Shading 2 Accent 2"/>
    <w:basedOn w:val="Tabelanormal"/>
    <w:uiPriority w:val="64"/>
    <w:rsid w:val="001806F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CD4C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adeMdia1-nfase2">
    <w:name w:val="Medium Grid 1 Accent 2"/>
    <w:basedOn w:val="Tabelanormal"/>
    <w:uiPriority w:val="67"/>
    <w:rsid w:val="00CD4C1F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eladeGrade2-nfase2">
    <w:name w:val="Grid Table 2 Accent 2"/>
    <w:basedOn w:val="Tabelanormal"/>
    <w:uiPriority w:val="47"/>
    <w:rsid w:val="00C4278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elaclssica2">
    <w:name w:val="Table Classic 2"/>
    <w:basedOn w:val="Tabelanormal"/>
    <w:rsid w:val="00DC72CD"/>
    <w:pPr>
      <w:spacing w:before="120"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deLista5Escura-nfase2">
    <w:name w:val="List Table 5 Dark Accent 2"/>
    <w:basedOn w:val="Tabelanormal"/>
    <w:uiPriority w:val="50"/>
    <w:rsid w:val="00C74D83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GradeMdia3-nfase2">
    <w:name w:val="Medium Grid 3 Accent 2"/>
    <w:basedOn w:val="Tabelanormal"/>
    <w:uiPriority w:val="69"/>
    <w:rsid w:val="005C783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SombreamentoMdio1-nfase4">
    <w:name w:val="Medium Shading 1 Accent 4"/>
    <w:basedOn w:val="Tabelanormal"/>
    <w:uiPriority w:val="63"/>
    <w:rsid w:val="00763B72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Clara-nfase2">
    <w:name w:val="Light List Accent 2"/>
    <w:basedOn w:val="Tabelanormal"/>
    <w:uiPriority w:val="61"/>
    <w:rsid w:val="00C8034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character" w:styleId="MenoPendente">
    <w:name w:val="Unresolved Mention"/>
    <w:uiPriority w:val="99"/>
    <w:semiHidden/>
    <w:unhideWhenUsed/>
    <w:rsid w:val="007957B4"/>
    <w:rPr>
      <w:color w:val="808080"/>
      <w:shd w:val="clear" w:color="auto" w:fill="E6E6E6"/>
    </w:rPr>
  </w:style>
  <w:style w:type="table" w:styleId="TabelaSimples1">
    <w:name w:val="Plain Table 1"/>
    <w:basedOn w:val="Tabelanormal"/>
    <w:uiPriority w:val="41"/>
    <w:rsid w:val="001847E9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rmalWeb">
    <w:name w:val="Normal (Web)"/>
    <w:basedOn w:val="Normal"/>
    <w:unhideWhenUsed/>
    <w:rsid w:val="00D66A24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styleId="nfase">
    <w:name w:val="Emphasis"/>
    <w:uiPriority w:val="20"/>
    <w:qFormat/>
    <w:rsid w:val="00D66A24"/>
    <w:rPr>
      <w:i/>
      <w:iCs/>
    </w:rPr>
  </w:style>
  <w:style w:type="character" w:styleId="TextodoEspaoReservado">
    <w:name w:val="Placeholder Text"/>
    <w:uiPriority w:val="99"/>
    <w:semiHidden/>
    <w:rsid w:val="001D5D47"/>
    <w:rPr>
      <w:color w:val="808080"/>
    </w:rPr>
  </w:style>
  <w:style w:type="paragraph" w:styleId="Remissivo2">
    <w:name w:val="index 2"/>
    <w:basedOn w:val="Normal"/>
    <w:next w:val="Normal"/>
    <w:autoRedefine/>
    <w:rsid w:val="00CD3EF9"/>
    <w:pPr>
      <w:ind w:left="480" w:hanging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399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9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GERAL\Modelos%20Relat&#243;rios\Engeplus_Codev2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8A0BC-F5A8-4C49-BEBC-D4403318E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Engeplus_Codev2.dot</Template>
  <TotalTime>238</TotalTime>
  <Pages>18</Pages>
  <Words>1596</Words>
  <Characters>10285</Characters>
  <Application>Microsoft Office Word</Application>
  <DocSecurity>0</DocSecurity>
  <Lines>85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- Asdfasdfasdf</vt:lpstr>
    </vt:vector>
  </TitlesOfParts>
  <Company>MAGNA Engenharia Ltda</Company>
  <LinksUpToDate>false</LinksUpToDate>
  <CharactersWithSpaces>11858</CharactersWithSpaces>
  <SharedDoc>false</SharedDoc>
  <HLinks>
    <vt:vector size="954" baseType="variant">
      <vt:variant>
        <vt:i4>1835060</vt:i4>
      </vt:variant>
      <vt:variant>
        <vt:i4>923</vt:i4>
      </vt:variant>
      <vt:variant>
        <vt:i4>0</vt:i4>
      </vt:variant>
      <vt:variant>
        <vt:i4>5</vt:i4>
      </vt:variant>
      <vt:variant>
        <vt:lpwstr/>
      </vt:variant>
      <vt:variant>
        <vt:lpwstr>_Toc512279410</vt:lpwstr>
      </vt:variant>
      <vt:variant>
        <vt:i4>1900596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_Toc512279409</vt:lpwstr>
      </vt:variant>
      <vt:variant>
        <vt:i4>1900596</vt:i4>
      </vt:variant>
      <vt:variant>
        <vt:i4>917</vt:i4>
      </vt:variant>
      <vt:variant>
        <vt:i4>0</vt:i4>
      </vt:variant>
      <vt:variant>
        <vt:i4>5</vt:i4>
      </vt:variant>
      <vt:variant>
        <vt:lpwstr/>
      </vt:variant>
      <vt:variant>
        <vt:lpwstr>_Toc512279408</vt:lpwstr>
      </vt:variant>
      <vt:variant>
        <vt:i4>1900596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_Toc512279407</vt:lpwstr>
      </vt:variant>
      <vt:variant>
        <vt:i4>1900596</vt:i4>
      </vt:variant>
      <vt:variant>
        <vt:i4>911</vt:i4>
      </vt:variant>
      <vt:variant>
        <vt:i4>0</vt:i4>
      </vt:variant>
      <vt:variant>
        <vt:i4>5</vt:i4>
      </vt:variant>
      <vt:variant>
        <vt:lpwstr/>
      </vt:variant>
      <vt:variant>
        <vt:lpwstr>_Toc512279406</vt:lpwstr>
      </vt:variant>
      <vt:variant>
        <vt:i4>1900596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_Toc512279405</vt:lpwstr>
      </vt:variant>
      <vt:variant>
        <vt:i4>1900596</vt:i4>
      </vt:variant>
      <vt:variant>
        <vt:i4>905</vt:i4>
      </vt:variant>
      <vt:variant>
        <vt:i4>0</vt:i4>
      </vt:variant>
      <vt:variant>
        <vt:i4>5</vt:i4>
      </vt:variant>
      <vt:variant>
        <vt:lpwstr/>
      </vt:variant>
      <vt:variant>
        <vt:lpwstr>_Toc512279404</vt:lpwstr>
      </vt:variant>
      <vt:variant>
        <vt:i4>1900596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_Toc512279403</vt:lpwstr>
      </vt:variant>
      <vt:variant>
        <vt:i4>1900596</vt:i4>
      </vt:variant>
      <vt:variant>
        <vt:i4>899</vt:i4>
      </vt:variant>
      <vt:variant>
        <vt:i4>0</vt:i4>
      </vt:variant>
      <vt:variant>
        <vt:i4>5</vt:i4>
      </vt:variant>
      <vt:variant>
        <vt:lpwstr/>
      </vt:variant>
      <vt:variant>
        <vt:lpwstr>_Toc512279402</vt:lpwstr>
      </vt:variant>
      <vt:variant>
        <vt:i4>1900596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_Toc512279401</vt:lpwstr>
      </vt:variant>
      <vt:variant>
        <vt:i4>1900596</vt:i4>
      </vt:variant>
      <vt:variant>
        <vt:i4>893</vt:i4>
      </vt:variant>
      <vt:variant>
        <vt:i4>0</vt:i4>
      </vt:variant>
      <vt:variant>
        <vt:i4>5</vt:i4>
      </vt:variant>
      <vt:variant>
        <vt:lpwstr/>
      </vt:variant>
      <vt:variant>
        <vt:lpwstr>_Toc512279400</vt:lpwstr>
      </vt:variant>
      <vt:variant>
        <vt:i4>1310771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_Toc512279399</vt:lpwstr>
      </vt:variant>
      <vt:variant>
        <vt:i4>1310771</vt:i4>
      </vt:variant>
      <vt:variant>
        <vt:i4>887</vt:i4>
      </vt:variant>
      <vt:variant>
        <vt:i4>0</vt:i4>
      </vt:variant>
      <vt:variant>
        <vt:i4>5</vt:i4>
      </vt:variant>
      <vt:variant>
        <vt:lpwstr/>
      </vt:variant>
      <vt:variant>
        <vt:lpwstr>_Toc512279398</vt:lpwstr>
      </vt:variant>
      <vt:variant>
        <vt:i4>1310771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_Toc512279397</vt:lpwstr>
      </vt:variant>
      <vt:variant>
        <vt:i4>1048624</vt:i4>
      </vt:variant>
      <vt:variant>
        <vt:i4>875</vt:i4>
      </vt:variant>
      <vt:variant>
        <vt:i4>0</vt:i4>
      </vt:variant>
      <vt:variant>
        <vt:i4>5</vt:i4>
      </vt:variant>
      <vt:variant>
        <vt:lpwstr/>
      </vt:variant>
      <vt:variant>
        <vt:lpwstr>_Toc512277035</vt:lpwstr>
      </vt:variant>
      <vt:variant>
        <vt:i4>1048624</vt:i4>
      </vt:variant>
      <vt:variant>
        <vt:i4>869</vt:i4>
      </vt:variant>
      <vt:variant>
        <vt:i4>0</vt:i4>
      </vt:variant>
      <vt:variant>
        <vt:i4>5</vt:i4>
      </vt:variant>
      <vt:variant>
        <vt:lpwstr/>
      </vt:variant>
      <vt:variant>
        <vt:lpwstr>_Toc512277034</vt:lpwstr>
      </vt:variant>
      <vt:variant>
        <vt:i4>1048624</vt:i4>
      </vt:variant>
      <vt:variant>
        <vt:i4>863</vt:i4>
      </vt:variant>
      <vt:variant>
        <vt:i4>0</vt:i4>
      </vt:variant>
      <vt:variant>
        <vt:i4>5</vt:i4>
      </vt:variant>
      <vt:variant>
        <vt:lpwstr/>
      </vt:variant>
      <vt:variant>
        <vt:lpwstr>_Toc512277033</vt:lpwstr>
      </vt:variant>
      <vt:variant>
        <vt:i4>1048624</vt:i4>
      </vt:variant>
      <vt:variant>
        <vt:i4>857</vt:i4>
      </vt:variant>
      <vt:variant>
        <vt:i4>0</vt:i4>
      </vt:variant>
      <vt:variant>
        <vt:i4>5</vt:i4>
      </vt:variant>
      <vt:variant>
        <vt:lpwstr/>
      </vt:variant>
      <vt:variant>
        <vt:lpwstr>_Toc512277032</vt:lpwstr>
      </vt:variant>
      <vt:variant>
        <vt:i4>1048624</vt:i4>
      </vt:variant>
      <vt:variant>
        <vt:i4>851</vt:i4>
      </vt:variant>
      <vt:variant>
        <vt:i4>0</vt:i4>
      </vt:variant>
      <vt:variant>
        <vt:i4>5</vt:i4>
      </vt:variant>
      <vt:variant>
        <vt:lpwstr/>
      </vt:variant>
      <vt:variant>
        <vt:lpwstr>_Toc512277031</vt:lpwstr>
      </vt:variant>
      <vt:variant>
        <vt:i4>1048624</vt:i4>
      </vt:variant>
      <vt:variant>
        <vt:i4>845</vt:i4>
      </vt:variant>
      <vt:variant>
        <vt:i4>0</vt:i4>
      </vt:variant>
      <vt:variant>
        <vt:i4>5</vt:i4>
      </vt:variant>
      <vt:variant>
        <vt:lpwstr/>
      </vt:variant>
      <vt:variant>
        <vt:lpwstr>_Toc512277030</vt:lpwstr>
      </vt:variant>
      <vt:variant>
        <vt:i4>1114160</vt:i4>
      </vt:variant>
      <vt:variant>
        <vt:i4>839</vt:i4>
      </vt:variant>
      <vt:variant>
        <vt:i4>0</vt:i4>
      </vt:variant>
      <vt:variant>
        <vt:i4>5</vt:i4>
      </vt:variant>
      <vt:variant>
        <vt:lpwstr/>
      </vt:variant>
      <vt:variant>
        <vt:lpwstr>_Toc512277029</vt:lpwstr>
      </vt:variant>
      <vt:variant>
        <vt:i4>1114160</vt:i4>
      </vt:variant>
      <vt:variant>
        <vt:i4>833</vt:i4>
      </vt:variant>
      <vt:variant>
        <vt:i4>0</vt:i4>
      </vt:variant>
      <vt:variant>
        <vt:i4>5</vt:i4>
      </vt:variant>
      <vt:variant>
        <vt:lpwstr/>
      </vt:variant>
      <vt:variant>
        <vt:lpwstr>_Toc512277028</vt:lpwstr>
      </vt:variant>
      <vt:variant>
        <vt:i4>1114160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_Toc512277027</vt:lpwstr>
      </vt:variant>
      <vt:variant>
        <vt:i4>1114160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_Toc512277026</vt:lpwstr>
      </vt:variant>
      <vt:variant>
        <vt:i4>1114160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_Toc512277025</vt:lpwstr>
      </vt:variant>
      <vt:variant>
        <vt:i4>1114160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_Toc512277024</vt:lpwstr>
      </vt:variant>
      <vt:variant>
        <vt:i4>1114160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_Toc512277023</vt:lpwstr>
      </vt:variant>
      <vt:variant>
        <vt:i4>1114160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_Toc512277022</vt:lpwstr>
      </vt:variant>
      <vt:variant>
        <vt:i4>1114160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_Toc512277021</vt:lpwstr>
      </vt:variant>
      <vt:variant>
        <vt:i4>1114160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_Toc512277020</vt:lpwstr>
      </vt:variant>
      <vt:variant>
        <vt:i4>1179696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_Toc512277019</vt:lpwstr>
      </vt:variant>
      <vt:variant>
        <vt:i4>1179696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_Toc512277018</vt:lpwstr>
      </vt:variant>
      <vt:variant>
        <vt:i4>1179696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_Toc512277017</vt:lpwstr>
      </vt:variant>
      <vt:variant>
        <vt:i4>1179696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_Toc512277016</vt:lpwstr>
      </vt:variant>
      <vt:variant>
        <vt:i4>1179696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_Toc512277015</vt:lpwstr>
      </vt:variant>
      <vt:variant>
        <vt:i4>1179696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_Toc512277014</vt:lpwstr>
      </vt:variant>
      <vt:variant>
        <vt:i4>1179696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_Toc512277013</vt:lpwstr>
      </vt:variant>
      <vt:variant>
        <vt:i4>1179696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_Toc512277012</vt:lpwstr>
      </vt:variant>
      <vt:variant>
        <vt:i4>1179696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_Toc512277011</vt:lpwstr>
      </vt:variant>
      <vt:variant>
        <vt:i4>1179696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_Toc512277010</vt:lpwstr>
      </vt:variant>
      <vt:variant>
        <vt:i4>1245232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_Toc512277009</vt:lpwstr>
      </vt:variant>
      <vt:variant>
        <vt:i4>1245232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_Toc512277008</vt:lpwstr>
      </vt:variant>
      <vt:variant>
        <vt:i4>1245232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_Toc512277007</vt:lpwstr>
      </vt:variant>
      <vt:variant>
        <vt:i4>1245232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_Toc512277006</vt:lpwstr>
      </vt:variant>
      <vt:variant>
        <vt:i4>1245232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_Toc512277005</vt:lpwstr>
      </vt:variant>
      <vt:variant>
        <vt:i4>1245232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_Toc512277004</vt:lpwstr>
      </vt:variant>
      <vt:variant>
        <vt:i4>1245232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_Toc512277003</vt:lpwstr>
      </vt:variant>
      <vt:variant>
        <vt:i4>1245232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_Toc512277002</vt:lpwstr>
      </vt:variant>
      <vt:variant>
        <vt:i4>1245232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_Toc512277001</vt:lpwstr>
      </vt:variant>
      <vt:variant>
        <vt:i4>1245232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_Toc512277000</vt:lpwstr>
      </vt:variant>
      <vt:variant>
        <vt:i4>1769529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_Toc512276999</vt:lpwstr>
      </vt:variant>
      <vt:variant>
        <vt:i4>1769529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_Toc512276998</vt:lpwstr>
      </vt:variant>
      <vt:variant>
        <vt:i4>1769529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_Toc512276997</vt:lpwstr>
      </vt:variant>
      <vt:variant>
        <vt:i4>1769529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_Toc512276996</vt:lpwstr>
      </vt:variant>
      <vt:variant>
        <vt:i4>1769529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_Toc512276995</vt:lpwstr>
      </vt:variant>
      <vt:variant>
        <vt:i4>1769529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_Toc512276994</vt:lpwstr>
      </vt:variant>
      <vt:variant>
        <vt:i4>1769529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_Toc512276993</vt:lpwstr>
      </vt:variant>
      <vt:variant>
        <vt:i4>1769529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_Toc512276992</vt:lpwstr>
      </vt:variant>
      <vt:variant>
        <vt:i4>1769529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_Toc512276991</vt:lpwstr>
      </vt:variant>
      <vt:variant>
        <vt:i4>1769529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_Toc512276990</vt:lpwstr>
      </vt:variant>
      <vt:variant>
        <vt:i4>1703993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_Toc512276989</vt:lpwstr>
      </vt:variant>
      <vt:variant>
        <vt:i4>1703993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_Toc512276988</vt:lpwstr>
      </vt:variant>
      <vt:variant>
        <vt:i4>1703993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_Toc512276987</vt:lpwstr>
      </vt:variant>
      <vt:variant>
        <vt:i4>1703993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_Toc512276986</vt:lpwstr>
      </vt:variant>
      <vt:variant>
        <vt:i4>1703993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_Toc512276985</vt:lpwstr>
      </vt:variant>
      <vt:variant>
        <vt:i4>1703993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_Toc512276984</vt:lpwstr>
      </vt:variant>
      <vt:variant>
        <vt:i4>1703993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_Toc512276983</vt:lpwstr>
      </vt:variant>
      <vt:variant>
        <vt:i4>1703993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_Toc512276982</vt:lpwstr>
      </vt:variant>
      <vt:variant>
        <vt:i4>1703993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_Toc512276981</vt:lpwstr>
      </vt:variant>
      <vt:variant>
        <vt:i4>1703993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_Toc512276980</vt:lpwstr>
      </vt:variant>
      <vt:variant>
        <vt:i4>1376313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_Toc512276979</vt:lpwstr>
      </vt:variant>
      <vt:variant>
        <vt:i4>1376313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_Toc512276978</vt:lpwstr>
      </vt:variant>
      <vt:variant>
        <vt:i4>1376313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_Toc512276977</vt:lpwstr>
      </vt:variant>
      <vt:variant>
        <vt:i4>1376313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_Toc512276976</vt:lpwstr>
      </vt:variant>
      <vt:variant>
        <vt:i4>1376313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_Toc512276975</vt:lpwstr>
      </vt:variant>
      <vt:variant>
        <vt:i4>1376313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_Toc512276974</vt:lpwstr>
      </vt:variant>
      <vt:variant>
        <vt:i4>1376313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_Toc512276973</vt:lpwstr>
      </vt:variant>
      <vt:variant>
        <vt:i4>1376313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_Toc512276972</vt:lpwstr>
      </vt:variant>
      <vt:variant>
        <vt:i4>1376313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_Toc512276971</vt:lpwstr>
      </vt:variant>
      <vt:variant>
        <vt:i4>1376313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_Toc512276970</vt:lpwstr>
      </vt:variant>
      <vt:variant>
        <vt:i4>1310777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_Toc512276969</vt:lpwstr>
      </vt:variant>
      <vt:variant>
        <vt:i4>1310777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_Toc512276968</vt:lpwstr>
      </vt:variant>
      <vt:variant>
        <vt:i4>1310777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_Toc512276967</vt:lpwstr>
      </vt:variant>
      <vt:variant>
        <vt:i4>1310771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_Toc512279396</vt:lpwstr>
      </vt:variant>
      <vt:variant>
        <vt:i4>1310771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_Toc512279395</vt:lpwstr>
      </vt:variant>
      <vt:variant>
        <vt:i4>1310771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_Toc512279394</vt:lpwstr>
      </vt:variant>
      <vt:variant>
        <vt:i4>1310771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_Toc512279393</vt:lpwstr>
      </vt:variant>
      <vt:variant>
        <vt:i4>1310771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_Toc512279392</vt:lpwstr>
      </vt:variant>
      <vt:variant>
        <vt:i4>1310771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_Toc512279391</vt:lpwstr>
      </vt:variant>
      <vt:variant>
        <vt:i4>1310771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_Toc512279390</vt:lpwstr>
      </vt:variant>
      <vt:variant>
        <vt:i4>1376307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_Toc512279389</vt:lpwstr>
      </vt:variant>
      <vt:variant>
        <vt:i4>1376307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_Toc512279388</vt:lpwstr>
      </vt:variant>
      <vt:variant>
        <vt:i4>1376307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_Toc512279387</vt:lpwstr>
      </vt:variant>
      <vt:variant>
        <vt:i4>1376307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_Toc512279386</vt:lpwstr>
      </vt:variant>
      <vt:variant>
        <vt:i4>1376307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_Toc512279385</vt:lpwstr>
      </vt:variant>
      <vt:variant>
        <vt:i4>1376307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_Toc512279384</vt:lpwstr>
      </vt:variant>
      <vt:variant>
        <vt:i4>1376307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_Toc512279383</vt:lpwstr>
      </vt:variant>
      <vt:variant>
        <vt:i4>1376307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_Toc512279382</vt:lpwstr>
      </vt:variant>
      <vt:variant>
        <vt:i4>1376307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_Toc512279381</vt:lpwstr>
      </vt:variant>
      <vt:variant>
        <vt:i4>1376307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_Toc512279380</vt:lpwstr>
      </vt:variant>
      <vt:variant>
        <vt:i4>1703987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_Toc512279379</vt:lpwstr>
      </vt:variant>
      <vt:variant>
        <vt:i4>1703987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_Toc512279378</vt:lpwstr>
      </vt:variant>
      <vt:variant>
        <vt:i4>1703987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_Toc512279377</vt:lpwstr>
      </vt:variant>
      <vt:variant>
        <vt:i4>1703987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_Toc512279376</vt:lpwstr>
      </vt:variant>
      <vt:variant>
        <vt:i4>1703987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_Toc512279375</vt:lpwstr>
      </vt:variant>
      <vt:variant>
        <vt:i4>1703987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_Toc512279374</vt:lpwstr>
      </vt:variant>
      <vt:variant>
        <vt:i4>1703987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_Toc512279373</vt:lpwstr>
      </vt:variant>
      <vt:variant>
        <vt:i4>1703987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_Toc512279372</vt:lpwstr>
      </vt:variant>
      <vt:variant>
        <vt:i4>1703987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_Toc512279371</vt:lpwstr>
      </vt:variant>
      <vt:variant>
        <vt:i4>1703987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_Toc512279370</vt:lpwstr>
      </vt:variant>
      <vt:variant>
        <vt:i4>1769523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_Toc512279369</vt:lpwstr>
      </vt:variant>
      <vt:variant>
        <vt:i4>1769523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_Toc512279368</vt:lpwstr>
      </vt:variant>
      <vt:variant>
        <vt:i4>1769523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_Toc512279367</vt:lpwstr>
      </vt:variant>
      <vt:variant>
        <vt:i4>1769523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_Toc512279366</vt:lpwstr>
      </vt:variant>
      <vt:variant>
        <vt:i4>1769523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_Toc512279365</vt:lpwstr>
      </vt:variant>
      <vt:variant>
        <vt:i4>1769523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_Toc512279364</vt:lpwstr>
      </vt:variant>
      <vt:variant>
        <vt:i4>1769523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_Toc512279363</vt:lpwstr>
      </vt:variant>
      <vt:variant>
        <vt:i4>1769523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_Toc512279362</vt:lpwstr>
      </vt:variant>
      <vt:variant>
        <vt:i4>1769523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_Toc512279361</vt:lpwstr>
      </vt:variant>
      <vt:variant>
        <vt:i4>1769523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_Toc512279360</vt:lpwstr>
      </vt:variant>
      <vt:variant>
        <vt:i4>1572915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_Toc512279359</vt:lpwstr>
      </vt:variant>
      <vt:variant>
        <vt:i4>1572915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_Toc512279358</vt:lpwstr>
      </vt:variant>
      <vt:variant>
        <vt:i4>1572915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_Toc512279357</vt:lpwstr>
      </vt:variant>
      <vt:variant>
        <vt:i4>1572915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_Toc512279356</vt:lpwstr>
      </vt:variant>
      <vt:variant>
        <vt:i4>1572915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_Toc512279355</vt:lpwstr>
      </vt:variant>
      <vt:variant>
        <vt:i4>1572915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_Toc512279354</vt:lpwstr>
      </vt:variant>
      <vt:variant>
        <vt:i4>1572915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_Toc512279353</vt:lpwstr>
      </vt:variant>
      <vt:variant>
        <vt:i4>1572915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_Toc512279352</vt:lpwstr>
      </vt:variant>
      <vt:variant>
        <vt:i4>1572915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_Toc512279351</vt:lpwstr>
      </vt:variant>
      <vt:variant>
        <vt:i4>1572915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_Toc512279350</vt:lpwstr>
      </vt:variant>
      <vt:variant>
        <vt:i4>1638451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_Toc512279349</vt:lpwstr>
      </vt:variant>
      <vt:variant>
        <vt:i4>1638451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_Toc512279348</vt:lpwstr>
      </vt:variant>
      <vt:variant>
        <vt:i4>1638451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_Toc512279347</vt:lpwstr>
      </vt:variant>
      <vt:variant>
        <vt:i4>1638451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_Toc512279346</vt:lpwstr>
      </vt:variant>
      <vt:variant>
        <vt:i4>1638451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_Toc512279345</vt:lpwstr>
      </vt:variant>
      <vt:variant>
        <vt:i4>1638451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_Toc512279344</vt:lpwstr>
      </vt:variant>
      <vt:variant>
        <vt:i4>1638451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_Toc512279343</vt:lpwstr>
      </vt:variant>
      <vt:variant>
        <vt:i4>1638451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_Toc512279342</vt:lpwstr>
      </vt:variant>
      <vt:variant>
        <vt:i4>1638451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_Toc512279341</vt:lpwstr>
      </vt:variant>
      <vt:variant>
        <vt:i4>1638451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_Toc512279340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_Toc512279339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_Toc512279338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_Toc512279337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_Toc512279336</vt:lpwstr>
      </vt:variant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_Toc512279335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_Toc512279334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_Toc512279333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_Toc512279332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_Toc512279331</vt:lpwstr>
      </vt:variant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_Toc512279330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_Toc512279329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_Toc512279328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_Toc512279327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_Toc512279326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_Toc512279325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_Toc512279324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_Toc512279323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_Toc512279322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_Toc512279321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Asdfasdfasdf</dc:title>
  <dc:subject/>
  <dc:creator>TalitaU</dc:creator>
  <cp:keywords/>
  <dc:description/>
  <cp:lastModifiedBy>Caio Villafanha Negro</cp:lastModifiedBy>
  <cp:revision>26</cp:revision>
  <cp:lastPrinted>2019-01-03T20:27:00Z</cp:lastPrinted>
  <dcterms:created xsi:type="dcterms:W3CDTF">2018-04-30T19:46:00Z</dcterms:created>
  <dcterms:modified xsi:type="dcterms:W3CDTF">2019-01-03T20:27:00Z</dcterms:modified>
</cp:coreProperties>
</file>